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81D" w:rsidRPr="00254701" w:rsidRDefault="009E781D" w:rsidP="00AE1E04">
      <w:pPr>
        <w:pStyle w:val="NormalWeb"/>
        <w:shd w:val="clear" w:color="auto" w:fill="FFFFFF"/>
        <w:spacing w:before="0" w:beforeAutospacing="0" w:after="0" w:afterAutospacing="0" w:line="520" w:lineRule="exact"/>
        <w:ind w:firstLine="480"/>
        <w:jc w:val="center"/>
        <w:rPr>
          <w:rFonts w:ascii="仿宋_GB2312" w:eastAsia="仿宋_GB2312" w:hAnsi="黑体" w:cs="Arial"/>
          <w:color w:val="333333"/>
          <w:sz w:val="32"/>
          <w:szCs w:val="32"/>
        </w:rPr>
      </w:pPr>
      <w:r w:rsidRPr="00254701">
        <w:rPr>
          <w:rFonts w:ascii="仿宋_GB2312" w:eastAsia="仿宋_GB2312" w:hAnsi="黑体" w:cs="Arial" w:hint="eastAsia"/>
          <w:color w:val="333333"/>
          <w:sz w:val="32"/>
          <w:szCs w:val="32"/>
        </w:rPr>
        <w:t>湖南省政府采购项目评审劳务报酬管理办法</w:t>
      </w:r>
    </w:p>
    <w:p w:rsidR="009E781D" w:rsidRPr="00254701" w:rsidRDefault="009E781D" w:rsidP="00AE1E04">
      <w:pPr>
        <w:pStyle w:val="NormalWeb"/>
        <w:shd w:val="clear" w:color="auto" w:fill="FFFFFF"/>
        <w:spacing w:before="0" w:beforeAutospacing="0" w:after="0" w:afterAutospacing="0" w:line="520" w:lineRule="exact"/>
        <w:ind w:firstLine="480"/>
        <w:rPr>
          <w:rFonts w:ascii="仿宋_GB2312" w:eastAsia="仿宋_GB2312" w:hAnsi="Arial" w:cs="Arial"/>
          <w:color w:val="333333"/>
          <w:sz w:val="32"/>
          <w:szCs w:val="32"/>
        </w:rPr>
      </w:pPr>
    </w:p>
    <w:p w:rsidR="009E781D" w:rsidRPr="00254701" w:rsidRDefault="009E781D" w:rsidP="00AE1E04">
      <w:pPr>
        <w:pStyle w:val="NormalWeb"/>
        <w:shd w:val="clear" w:color="auto" w:fill="FFFFFF"/>
        <w:spacing w:before="0" w:beforeAutospacing="0" w:after="0" w:afterAutospacing="0" w:line="520" w:lineRule="exact"/>
        <w:ind w:firstLine="480"/>
        <w:rPr>
          <w:rFonts w:ascii="仿宋_GB2312" w:eastAsia="仿宋_GB2312" w:hAnsi="仿宋" w:cs="Arial"/>
          <w:color w:val="333333"/>
          <w:sz w:val="32"/>
          <w:szCs w:val="32"/>
        </w:rPr>
      </w:pPr>
      <w:r w:rsidRPr="00254701">
        <w:rPr>
          <w:rFonts w:ascii="仿宋_GB2312" w:eastAsia="仿宋_GB2312" w:hAnsi="仿宋" w:cs="Arial"/>
          <w:color w:val="333333"/>
          <w:sz w:val="32"/>
          <w:szCs w:val="32"/>
        </w:rPr>
        <w:t xml:space="preserve"> </w:t>
      </w:r>
      <w:r w:rsidRPr="00254701">
        <w:rPr>
          <w:rFonts w:ascii="仿宋_GB2312" w:eastAsia="仿宋_GB2312" w:hAnsi="仿宋" w:cs="Arial" w:hint="eastAsia"/>
          <w:color w:val="333333"/>
          <w:sz w:val="32"/>
          <w:szCs w:val="32"/>
        </w:rPr>
        <w:t>第一条</w:t>
      </w:r>
      <w:r w:rsidRPr="00254701">
        <w:rPr>
          <w:rFonts w:ascii="仿宋_GB2312" w:eastAsia="仿宋_GB2312" w:hAnsi="Arial" w:cs="Arial"/>
          <w:color w:val="333333"/>
          <w:sz w:val="32"/>
          <w:szCs w:val="32"/>
        </w:rPr>
        <w:t xml:space="preserve">  </w:t>
      </w:r>
      <w:r w:rsidRPr="00254701">
        <w:rPr>
          <w:rFonts w:ascii="仿宋_GB2312" w:eastAsia="仿宋_GB2312" w:hAnsi="仿宋" w:cs="Arial" w:hint="eastAsia"/>
          <w:color w:val="333333"/>
          <w:sz w:val="32"/>
          <w:szCs w:val="32"/>
        </w:rPr>
        <w:t>为规范政府采购项目</w:t>
      </w:r>
      <w:r w:rsidRPr="00254701">
        <w:rPr>
          <w:rFonts w:ascii="仿宋_GB2312" w:eastAsia="仿宋_GB2312" w:hAnsi="黑体" w:cs="Arial" w:hint="eastAsia"/>
          <w:color w:val="333333"/>
          <w:sz w:val="32"/>
          <w:szCs w:val="32"/>
        </w:rPr>
        <w:t>评审劳务报酬</w:t>
      </w:r>
      <w:r w:rsidRPr="00254701">
        <w:rPr>
          <w:rFonts w:ascii="仿宋_GB2312" w:eastAsia="仿宋_GB2312" w:hAnsi="仿宋" w:cs="Arial" w:hint="eastAsia"/>
          <w:color w:val="333333"/>
          <w:sz w:val="32"/>
          <w:szCs w:val="32"/>
        </w:rPr>
        <w:t>的发放，维护评审专家的合法权益，依据《中华人民共和国政府采购法》及其实施条例、财政部《政府采购评审专家管理办法》（财库〔</w:t>
      </w:r>
      <w:r w:rsidRPr="00254701">
        <w:rPr>
          <w:rFonts w:ascii="仿宋_GB2312" w:eastAsia="仿宋_GB2312" w:hAnsi="仿宋" w:cs="Arial"/>
          <w:color w:val="333333"/>
          <w:sz w:val="32"/>
          <w:szCs w:val="32"/>
        </w:rPr>
        <w:t>2016</w:t>
      </w:r>
      <w:r w:rsidRPr="00254701">
        <w:rPr>
          <w:rFonts w:ascii="仿宋_GB2312" w:eastAsia="仿宋_GB2312" w:hAnsi="仿宋" w:cs="Arial" w:hint="eastAsia"/>
          <w:color w:val="333333"/>
          <w:sz w:val="32"/>
          <w:szCs w:val="32"/>
        </w:rPr>
        <w:t>〕</w:t>
      </w:r>
      <w:r w:rsidRPr="00254701">
        <w:rPr>
          <w:rFonts w:ascii="仿宋_GB2312" w:eastAsia="仿宋_GB2312" w:hAnsi="仿宋" w:cs="Arial"/>
          <w:color w:val="333333"/>
          <w:sz w:val="32"/>
          <w:szCs w:val="32"/>
        </w:rPr>
        <w:t>198</w:t>
      </w:r>
      <w:r w:rsidRPr="00254701">
        <w:rPr>
          <w:rFonts w:ascii="仿宋_GB2312" w:eastAsia="仿宋_GB2312" w:hAnsi="仿宋" w:cs="Arial" w:hint="eastAsia"/>
          <w:color w:val="333333"/>
          <w:sz w:val="32"/>
          <w:szCs w:val="32"/>
        </w:rPr>
        <w:t>号）的有关规定，结合我省经济社会发展水平，制定本办法。</w:t>
      </w:r>
    </w:p>
    <w:p w:rsidR="009E781D" w:rsidRPr="00254701" w:rsidRDefault="009E781D" w:rsidP="0012670B">
      <w:pPr>
        <w:pStyle w:val="NormalWeb"/>
        <w:shd w:val="clear" w:color="auto" w:fill="FFFFFF"/>
        <w:spacing w:before="0" w:beforeAutospacing="0" w:after="0" w:afterAutospacing="0" w:line="520" w:lineRule="exact"/>
        <w:ind w:firstLine="540"/>
        <w:rPr>
          <w:rFonts w:ascii="仿宋_GB2312" w:eastAsia="仿宋_GB2312" w:hAnsi="仿宋" w:cs="Arial"/>
          <w:color w:val="333333"/>
          <w:sz w:val="32"/>
          <w:szCs w:val="32"/>
        </w:rPr>
      </w:pPr>
      <w:r w:rsidRPr="00254701">
        <w:rPr>
          <w:rFonts w:ascii="仿宋_GB2312" w:eastAsia="仿宋_GB2312" w:hAnsi="仿宋" w:cs="Arial"/>
          <w:color w:val="333333"/>
          <w:sz w:val="32"/>
          <w:szCs w:val="32"/>
        </w:rPr>
        <w:t xml:space="preserve"> </w:t>
      </w:r>
      <w:r w:rsidRPr="00254701">
        <w:rPr>
          <w:rFonts w:ascii="仿宋_GB2312" w:eastAsia="仿宋_GB2312" w:hAnsi="仿宋" w:cs="Arial" w:hint="eastAsia"/>
          <w:color w:val="333333"/>
          <w:sz w:val="32"/>
          <w:szCs w:val="32"/>
        </w:rPr>
        <w:t>第二条</w:t>
      </w:r>
      <w:r w:rsidRPr="00254701">
        <w:rPr>
          <w:rFonts w:ascii="仿宋_GB2312" w:eastAsia="仿宋_GB2312" w:hAnsi="Arial" w:cs="Arial"/>
          <w:color w:val="333333"/>
          <w:sz w:val="32"/>
          <w:szCs w:val="32"/>
        </w:rPr>
        <w:t xml:space="preserve">  </w:t>
      </w:r>
      <w:r w:rsidRPr="00254701">
        <w:rPr>
          <w:rFonts w:ascii="仿宋_GB2312" w:eastAsia="仿宋_GB2312" w:hAnsi="仿宋" w:cs="Arial" w:hint="eastAsia"/>
          <w:color w:val="333333"/>
          <w:sz w:val="32"/>
          <w:szCs w:val="32"/>
        </w:rPr>
        <w:t>本办法适用于集中采购机构、部门集中采购机构、社会中介代理机构及部门、单位自行组织的政府采购工程、货物、服务项目的评审活动。</w:t>
      </w:r>
    </w:p>
    <w:p w:rsidR="009E781D" w:rsidRDefault="009E781D" w:rsidP="0012670B">
      <w:pPr>
        <w:pStyle w:val="NormalWeb"/>
        <w:numPr>
          <w:ilvl w:val="0"/>
          <w:numId w:val="1"/>
        </w:numPr>
        <w:shd w:val="clear" w:color="auto" w:fill="FFFFFF"/>
        <w:tabs>
          <w:tab w:val="clear" w:pos="2400"/>
          <w:tab w:val="num" w:pos="540"/>
        </w:tabs>
        <w:spacing w:before="0" w:beforeAutospacing="0" w:after="0" w:afterAutospacing="0" w:line="520" w:lineRule="exact"/>
        <w:ind w:left="0" w:firstLine="540"/>
        <w:rPr>
          <w:rFonts w:ascii="仿宋_GB2312" w:eastAsia="仿宋_GB2312" w:hAnsi="仿宋" w:cs="Arial"/>
          <w:color w:val="333333"/>
          <w:sz w:val="32"/>
          <w:szCs w:val="32"/>
        </w:rPr>
      </w:pPr>
      <w:r>
        <w:rPr>
          <w:rFonts w:ascii="仿宋_GB2312" w:eastAsia="仿宋_GB2312" w:hAnsi="仿宋" w:cs="Arial"/>
          <w:color w:val="333333"/>
          <w:sz w:val="32"/>
          <w:szCs w:val="32"/>
        </w:rPr>
        <w:t xml:space="preserve">  </w:t>
      </w:r>
      <w:r w:rsidRPr="00254701">
        <w:rPr>
          <w:rFonts w:ascii="仿宋_GB2312" w:eastAsia="仿宋_GB2312" w:hAnsi="仿宋" w:cs="Arial" w:hint="eastAsia"/>
          <w:color w:val="333333"/>
          <w:sz w:val="32"/>
          <w:szCs w:val="32"/>
        </w:rPr>
        <w:t>政府采购</w:t>
      </w:r>
      <w:r>
        <w:rPr>
          <w:rFonts w:ascii="仿宋_GB2312" w:eastAsia="仿宋_GB2312" w:hAnsi="仿宋" w:cs="Arial" w:hint="eastAsia"/>
          <w:color w:val="333333"/>
          <w:sz w:val="32"/>
          <w:szCs w:val="32"/>
        </w:rPr>
        <w:t>项目</w:t>
      </w:r>
      <w:r w:rsidRPr="00254701">
        <w:rPr>
          <w:rFonts w:ascii="仿宋_GB2312" w:eastAsia="仿宋_GB2312" w:hAnsi="仿宋" w:cs="Arial" w:hint="eastAsia"/>
          <w:color w:val="333333"/>
          <w:sz w:val="32"/>
          <w:szCs w:val="32"/>
        </w:rPr>
        <w:t>评审劳务报酬</w:t>
      </w:r>
      <w:r>
        <w:rPr>
          <w:rFonts w:ascii="仿宋_GB2312" w:eastAsia="仿宋_GB2312" w:hAnsi="仿宋" w:cs="Arial" w:hint="eastAsia"/>
          <w:color w:val="333333"/>
          <w:sz w:val="32"/>
          <w:szCs w:val="32"/>
        </w:rPr>
        <w:t>（以下简称评审劳务报酬）</w:t>
      </w:r>
      <w:r w:rsidRPr="00254701">
        <w:rPr>
          <w:rFonts w:ascii="仿宋_GB2312" w:eastAsia="仿宋_GB2312" w:hAnsi="仿宋" w:cs="Arial" w:hint="eastAsia"/>
          <w:color w:val="333333"/>
          <w:sz w:val="32"/>
          <w:szCs w:val="32"/>
        </w:rPr>
        <w:t>，是指政府采购评审专家依法参加政府采购</w:t>
      </w:r>
      <w:r>
        <w:rPr>
          <w:rFonts w:ascii="仿宋_GB2312" w:eastAsia="仿宋_GB2312" w:hAnsi="仿宋" w:cs="Arial" w:hint="eastAsia"/>
          <w:color w:val="333333"/>
          <w:sz w:val="32"/>
          <w:szCs w:val="32"/>
        </w:rPr>
        <w:t>项目</w:t>
      </w:r>
      <w:r w:rsidRPr="00254701">
        <w:rPr>
          <w:rFonts w:ascii="仿宋_GB2312" w:eastAsia="仿宋_GB2312" w:hAnsi="仿宋" w:cs="Arial" w:hint="eastAsia"/>
          <w:color w:val="333333"/>
          <w:sz w:val="32"/>
          <w:szCs w:val="32"/>
        </w:rPr>
        <w:t>评审活动，因付出劳动而获得的相应收入。</w:t>
      </w:r>
    </w:p>
    <w:p w:rsidR="009E781D" w:rsidRPr="00254701" w:rsidRDefault="009E781D" w:rsidP="0012670B">
      <w:pPr>
        <w:pStyle w:val="NormalWeb"/>
        <w:numPr>
          <w:ilvl w:val="0"/>
          <w:numId w:val="1"/>
        </w:numPr>
        <w:shd w:val="clear" w:color="auto" w:fill="FFFFFF"/>
        <w:tabs>
          <w:tab w:val="clear" w:pos="2400"/>
          <w:tab w:val="num" w:pos="1620"/>
        </w:tabs>
        <w:spacing w:before="0" w:beforeAutospacing="0" w:after="0" w:afterAutospacing="0" w:line="520" w:lineRule="exact"/>
        <w:ind w:left="0" w:firstLine="540"/>
        <w:rPr>
          <w:rFonts w:ascii="仿宋_GB2312" w:eastAsia="仿宋_GB2312" w:hAnsi="仿宋" w:cs="Arial"/>
          <w:color w:val="FF0000"/>
          <w:sz w:val="32"/>
          <w:szCs w:val="32"/>
        </w:rPr>
      </w:pPr>
      <w:r>
        <w:rPr>
          <w:rFonts w:ascii="仿宋_GB2312" w:eastAsia="仿宋_GB2312" w:hAnsi="仿宋" w:cs="Arial"/>
          <w:color w:val="333333"/>
          <w:sz w:val="32"/>
          <w:szCs w:val="32"/>
        </w:rPr>
        <w:t xml:space="preserve">  </w:t>
      </w:r>
      <w:r w:rsidRPr="00254701">
        <w:rPr>
          <w:rFonts w:ascii="仿宋_GB2312" w:eastAsia="仿宋_GB2312" w:hAnsi="仿宋" w:cs="Arial" w:hint="eastAsia"/>
          <w:color w:val="333333"/>
          <w:sz w:val="32"/>
          <w:szCs w:val="32"/>
        </w:rPr>
        <w:t>评审劳务报酬</w:t>
      </w:r>
      <w:r>
        <w:rPr>
          <w:rFonts w:ascii="仿宋_GB2312" w:eastAsia="仿宋_GB2312" w:hAnsi="仿宋" w:cs="Arial" w:hint="eastAsia"/>
          <w:color w:val="333333"/>
          <w:sz w:val="32"/>
          <w:szCs w:val="32"/>
        </w:rPr>
        <w:t>发放主体。</w:t>
      </w:r>
      <w:r w:rsidRPr="00254701">
        <w:rPr>
          <w:rFonts w:ascii="仿宋_GB2312" w:eastAsia="仿宋_GB2312" w:hAnsi="仿宋" w:cs="Arial" w:hint="eastAsia"/>
          <w:color w:val="333333"/>
          <w:sz w:val="32"/>
          <w:szCs w:val="32"/>
        </w:rPr>
        <w:t>评审劳务报酬按</w:t>
      </w:r>
      <w:r>
        <w:rPr>
          <w:rFonts w:ascii="仿宋_GB2312" w:eastAsia="仿宋_GB2312" w:hAnsi="仿宋" w:cs="Arial" w:hint="eastAsia"/>
          <w:color w:val="333333"/>
          <w:sz w:val="32"/>
          <w:szCs w:val="32"/>
        </w:rPr>
        <w:t>照“谁使用、谁承担”原则，由采购人或集中采购机构（以下简称使用单位</w:t>
      </w:r>
      <w:r w:rsidRPr="00254701">
        <w:rPr>
          <w:rFonts w:ascii="仿宋_GB2312" w:eastAsia="仿宋_GB2312" w:hAnsi="仿宋" w:cs="Arial" w:hint="eastAsia"/>
          <w:color w:val="333333"/>
          <w:sz w:val="32"/>
          <w:szCs w:val="32"/>
        </w:rPr>
        <w:t>）支付。其中，属于集中采购目录内的采购项目，由各级集中采购机构支付</w:t>
      </w:r>
      <w:r>
        <w:rPr>
          <w:rFonts w:ascii="仿宋_GB2312" w:eastAsia="仿宋_GB2312" w:hAnsi="仿宋" w:cs="Arial"/>
          <w:color w:val="333333"/>
          <w:sz w:val="32"/>
          <w:szCs w:val="32"/>
        </w:rPr>
        <w:t>,</w:t>
      </w:r>
      <w:r>
        <w:rPr>
          <w:rFonts w:ascii="仿宋_GB2312" w:eastAsia="仿宋_GB2312" w:hAnsi="仿宋" w:cs="Arial" w:hint="eastAsia"/>
          <w:color w:val="333333"/>
          <w:sz w:val="32"/>
          <w:szCs w:val="32"/>
        </w:rPr>
        <w:t>未设立集中采购机构的，由采购人支付</w:t>
      </w:r>
      <w:r w:rsidRPr="00254701">
        <w:rPr>
          <w:rFonts w:ascii="仿宋_GB2312" w:eastAsia="仿宋_GB2312" w:hAnsi="仿宋" w:cs="Arial" w:hint="eastAsia"/>
          <w:color w:val="333333"/>
          <w:sz w:val="32"/>
          <w:szCs w:val="32"/>
        </w:rPr>
        <w:t>；属于集中采购目录外的采购项目，由采购人支付。</w:t>
      </w:r>
      <w:r w:rsidRPr="00254701">
        <w:rPr>
          <w:rFonts w:ascii="仿宋_GB2312" w:eastAsia="仿宋_GB2312" w:hAnsi="仿宋" w:cs="Arial"/>
          <w:color w:val="333333"/>
          <w:sz w:val="32"/>
          <w:szCs w:val="32"/>
        </w:rPr>
        <w:t xml:space="preserve"> </w:t>
      </w:r>
    </w:p>
    <w:p w:rsidR="009E781D" w:rsidRPr="00254701" w:rsidRDefault="009E781D" w:rsidP="0012670B">
      <w:pPr>
        <w:pStyle w:val="NormalWeb"/>
        <w:shd w:val="clear" w:color="auto" w:fill="FFFFFF"/>
        <w:spacing w:before="0" w:beforeAutospacing="0" w:after="0" w:afterAutospacing="0" w:line="520" w:lineRule="exact"/>
        <w:ind w:firstLine="540"/>
        <w:rPr>
          <w:rFonts w:ascii="仿宋_GB2312" w:eastAsia="仿宋_GB2312" w:hAnsi="仿宋" w:cs="Arial"/>
          <w:color w:val="333333"/>
          <w:sz w:val="32"/>
          <w:szCs w:val="32"/>
        </w:rPr>
      </w:pPr>
      <w:r w:rsidRPr="00254701">
        <w:rPr>
          <w:rFonts w:ascii="仿宋_GB2312" w:eastAsia="仿宋_GB2312" w:hAnsi="仿宋" w:cs="Arial"/>
          <w:color w:val="333333"/>
          <w:sz w:val="32"/>
          <w:szCs w:val="32"/>
        </w:rPr>
        <w:t xml:space="preserve"> </w:t>
      </w:r>
      <w:r>
        <w:rPr>
          <w:rFonts w:ascii="仿宋_GB2312" w:eastAsia="仿宋_GB2312" w:hAnsi="仿宋" w:cs="Arial" w:hint="eastAsia"/>
          <w:color w:val="333333"/>
          <w:sz w:val="32"/>
          <w:szCs w:val="32"/>
        </w:rPr>
        <w:t>第五</w:t>
      </w:r>
      <w:r w:rsidRPr="00254701">
        <w:rPr>
          <w:rFonts w:ascii="仿宋_GB2312" w:eastAsia="仿宋_GB2312" w:hAnsi="仿宋" w:cs="Arial" w:hint="eastAsia"/>
          <w:color w:val="333333"/>
          <w:sz w:val="32"/>
          <w:szCs w:val="32"/>
        </w:rPr>
        <w:t>条</w:t>
      </w:r>
      <w:r w:rsidRPr="00254701">
        <w:rPr>
          <w:rFonts w:ascii="仿宋_GB2312" w:eastAsia="仿宋_GB2312" w:hAnsi="仿宋" w:cs="Arial"/>
          <w:color w:val="333333"/>
          <w:sz w:val="32"/>
          <w:szCs w:val="32"/>
        </w:rPr>
        <w:t xml:space="preserve">  </w:t>
      </w:r>
      <w:r>
        <w:rPr>
          <w:rFonts w:ascii="仿宋_GB2312" w:eastAsia="仿宋_GB2312" w:hAnsi="仿宋" w:cs="Arial" w:hint="eastAsia"/>
          <w:color w:val="333333"/>
          <w:sz w:val="32"/>
          <w:szCs w:val="32"/>
        </w:rPr>
        <w:t>评审劳务报酬</w:t>
      </w:r>
      <w:r w:rsidRPr="00254701">
        <w:rPr>
          <w:rFonts w:ascii="仿宋_GB2312" w:eastAsia="仿宋_GB2312" w:hAnsi="仿宋" w:cs="Arial" w:hint="eastAsia"/>
          <w:color w:val="333333"/>
          <w:sz w:val="32"/>
          <w:szCs w:val="32"/>
        </w:rPr>
        <w:t>发放范围</w:t>
      </w:r>
      <w:r>
        <w:rPr>
          <w:rFonts w:ascii="仿宋_GB2312" w:eastAsia="仿宋_GB2312" w:hAnsi="仿宋" w:cs="Arial" w:hint="eastAsia"/>
          <w:color w:val="333333"/>
          <w:sz w:val="32"/>
          <w:szCs w:val="32"/>
        </w:rPr>
        <w:t>。</w:t>
      </w:r>
      <w:r w:rsidRPr="00254701">
        <w:rPr>
          <w:rFonts w:ascii="仿宋_GB2312" w:eastAsia="仿宋_GB2312" w:hAnsi="仿宋" w:cs="Arial" w:hint="eastAsia"/>
          <w:color w:val="333333"/>
          <w:sz w:val="32"/>
          <w:szCs w:val="32"/>
        </w:rPr>
        <w:t>从政府采购评审专家库抽取的评审专家</w:t>
      </w:r>
      <w:r>
        <w:rPr>
          <w:rFonts w:ascii="仿宋_GB2312" w:eastAsia="仿宋_GB2312" w:hAnsi="仿宋" w:cs="Arial" w:hint="eastAsia"/>
          <w:color w:val="333333"/>
          <w:sz w:val="32"/>
          <w:szCs w:val="32"/>
        </w:rPr>
        <w:t>或</w:t>
      </w:r>
      <w:r w:rsidRPr="00254701">
        <w:rPr>
          <w:rFonts w:ascii="仿宋_GB2312" w:eastAsia="仿宋_GB2312" w:hAnsi="仿宋" w:cs="Arial" w:hint="eastAsia"/>
          <w:color w:val="333333"/>
          <w:sz w:val="32"/>
          <w:szCs w:val="32"/>
        </w:rPr>
        <w:t>采购人依法自行选定的评审专家</w:t>
      </w:r>
      <w:r>
        <w:rPr>
          <w:rFonts w:ascii="仿宋_GB2312" w:eastAsia="仿宋_GB2312" w:hAnsi="仿宋" w:cs="Arial" w:hint="eastAsia"/>
          <w:color w:val="333333"/>
          <w:sz w:val="32"/>
          <w:szCs w:val="32"/>
        </w:rPr>
        <w:t>。评标委员会或评审小组中的</w:t>
      </w:r>
      <w:r w:rsidRPr="00254701">
        <w:rPr>
          <w:rFonts w:ascii="仿宋_GB2312" w:eastAsia="仿宋_GB2312" w:hAnsi="仿宋" w:cs="Arial" w:hint="eastAsia"/>
          <w:color w:val="333333"/>
          <w:sz w:val="32"/>
          <w:szCs w:val="32"/>
        </w:rPr>
        <w:t>采购人代表、现场监督人员和其他工作人员</w:t>
      </w:r>
      <w:r>
        <w:rPr>
          <w:rFonts w:ascii="仿宋_GB2312" w:eastAsia="仿宋_GB2312" w:hAnsi="仿宋" w:cs="Arial" w:hint="eastAsia"/>
          <w:color w:val="333333"/>
          <w:sz w:val="32"/>
          <w:szCs w:val="32"/>
        </w:rPr>
        <w:t>不得获取劳务报酬</w:t>
      </w:r>
      <w:r w:rsidRPr="00254701">
        <w:rPr>
          <w:rFonts w:ascii="仿宋_GB2312" w:eastAsia="仿宋_GB2312" w:hAnsi="仿宋" w:cs="Arial" w:hint="eastAsia"/>
          <w:color w:val="333333"/>
          <w:sz w:val="32"/>
          <w:szCs w:val="32"/>
        </w:rPr>
        <w:t>。</w:t>
      </w:r>
    </w:p>
    <w:p w:rsidR="009E781D" w:rsidRPr="00254701" w:rsidRDefault="009E781D" w:rsidP="00AE1E04">
      <w:pPr>
        <w:pStyle w:val="NormalWeb"/>
        <w:shd w:val="clear" w:color="auto" w:fill="FFFFFF"/>
        <w:spacing w:before="0" w:beforeAutospacing="0" w:after="0" w:afterAutospacing="0" w:line="520" w:lineRule="exact"/>
        <w:ind w:firstLine="480"/>
        <w:rPr>
          <w:rFonts w:ascii="仿宋_GB2312" w:eastAsia="仿宋_GB2312" w:hAnsi="仿宋" w:cs="Arial"/>
          <w:color w:val="333333"/>
          <w:sz w:val="32"/>
          <w:szCs w:val="32"/>
        </w:rPr>
      </w:pPr>
      <w:r w:rsidRPr="00254701">
        <w:rPr>
          <w:rFonts w:ascii="仿宋_GB2312" w:eastAsia="仿宋_GB2312" w:hAnsi="仿宋" w:cs="Arial"/>
          <w:color w:val="333333"/>
          <w:sz w:val="32"/>
          <w:szCs w:val="32"/>
        </w:rPr>
        <w:t xml:space="preserve"> </w:t>
      </w:r>
      <w:r>
        <w:rPr>
          <w:rFonts w:ascii="仿宋_GB2312" w:eastAsia="仿宋_GB2312" w:hAnsi="仿宋" w:cs="Arial" w:hint="eastAsia"/>
          <w:color w:val="333333"/>
          <w:sz w:val="32"/>
          <w:szCs w:val="32"/>
        </w:rPr>
        <w:t>第六</w:t>
      </w:r>
      <w:r w:rsidRPr="00254701">
        <w:rPr>
          <w:rFonts w:ascii="仿宋_GB2312" w:eastAsia="仿宋_GB2312" w:hAnsi="仿宋" w:cs="Arial" w:hint="eastAsia"/>
          <w:color w:val="333333"/>
          <w:sz w:val="32"/>
          <w:szCs w:val="32"/>
        </w:rPr>
        <w:t>条</w:t>
      </w:r>
      <w:r w:rsidRPr="00254701">
        <w:rPr>
          <w:rFonts w:ascii="仿宋_GB2312" w:eastAsia="仿宋_GB2312" w:hAnsi="Arial" w:cs="Arial"/>
          <w:color w:val="333333"/>
          <w:sz w:val="32"/>
          <w:szCs w:val="32"/>
        </w:rPr>
        <w:t xml:space="preserve">   </w:t>
      </w:r>
      <w:r w:rsidRPr="00254701">
        <w:rPr>
          <w:rFonts w:ascii="仿宋_GB2312" w:eastAsia="仿宋_GB2312" w:hAnsi="仿宋" w:cs="Arial" w:hint="eastAsia"/>
          <w:color w:val="333333"/>
          <w:sz w:val="32"/>
          <w:szCs w:val="32"/>
        </w:rPr>
        <w:t>评审劳务报酬的结算：</w:t>
      </w:r>
    </w:p>
    <w:p w:rsidR="009E781D" w:rsidRPr="00254701" w:rsidRDefault="009E781D" w:rsidP="00AE1E04">
      <w:pPr>
        <w:pStyle w:val="NormalWeb"/>
        <w:shd w:val="clear" w:color="auto" w:fill="FFFFFF"/>
        <w:spacing w:before="0" w:beforeAutospacing="0" w:after="0" w:afterAutospacing="0" w:line="520" w:lineRule="exact"/>
        <w:ind w:firstLine="480"/>
        <w:rPr>
          <w:rFonts w:ascii="仿宋_GB2312" w:eastAsia="仿宋_GB2312" w:hAnsi="仿宋" w:cs="Arial"/>
          <w:color w:val="333333"/>
          <w:sz w:val="32"/>
          <w:szCs w:val="32"/>
        </w:rPr>
      </w:pPr>
      <w:r w:rsidRPr="00254701">
        <w:rPr>
          <w:rFonts w:ascii="仿宋_GB2312" w:eastAsia="仿宋_GB2312" w:hAnsi="仿宋" w:cs="Arial"/>
          <w:color w:val="333333"/>
          <w:sz w:val="32"/>
          <w:szCs w:val="32"/>
        </w:rPr>
        <w:t xml:space="preserve"> </w:t>
      </w:r>
      <w:r w:rsidRPr="00254701">
        <w:rPr>
          <w:rFonts w:ascii="仿宋_GB2312" w:eastAsia="仿宋_GB2312" w:hAnsi="仿宋" w:cs="Arial" w:hint="eastAsia"/>
          <w:color w:val="333333"/>
          <w:sz w:val="32"/>
          <w:szCs w:val="32"/>
        </w:rPr>
        <w:t>（一）评审劳务报酬按照“同工同酬、按劳分配”的原则结算。评审专家评审劳务报酬收入为税后收入，</w:t>
      </w:r>
      <w:r>
        <w:rPr>
          <w:rFonts w:ascii="仿宋_GB2312" w:eastAsia="仿宋_GB2312" w:hAnsi="仿宋" w:cs="Arial" w:hint="eastAsia"/>
          <w:color w:val="333333"/>
          <w:sz w:val="32"/>
          <w:szCs w:val="32"/>
        </w:rPr>
        <w:t>按照《</w:t>
      </w:r>
      <w:r w:rsidRPr="0012670B">
        <w:rPr>
          <w:rFonts w:ascii="仿宋_GB2312" w:eastAsia="仿宋_GB2312" w:hAnsi="仿宋" w:cs="Arial" w:hint="eastAsia"/>
          <w:color w:val="333333"/>
          <w:sz w:val="32"/>
          <w:szCs w:val="32"/>
        </w:rPr>
        <w:t>湖南省政府采购项目评审专家劳务报酬标准</w:t>
      </w:r>
      <w:r>
        <w:rPr>
          <w:rFonts w:ascii="仿宋_GB2312" w:eastAsia="仿宋_GB2312" w:hAnsi="仿宋" w:cs="Arial" w:hint="eastAsia"/>
          <w:color w:val="333333"/>
          <w:sz w:val="32"/>
          <w:szCs w:val="32"/>
        </w:rPr>
        <w:t>》（</w:t>
      </w:r>
      <w:r w:rsidRPr="00254701">
        <w:rPr>
          <w:rFonts w:ascii="仿宋_GB2312" w:eastAsia="仿宋_GB2312" w:hAnsi="仿宋" w:cs="Arial" w:hint="eastAsia"/>
          <w:color w:val="333333"/>
          <w:sz w:val="32"/>
          <w:szCs w:val="32"/>
        </w:rPr>
        <w:t>附件一</w:t>
      </w:r>
      <w:r>
        <w:rPr>
          <w:rFonts w:ascii="仿宋_GB2312" w:eastAsia="仿宋_GB2312" w:hAnsi="仿宋" w:cs="Arial" w:hint="eastAsia"/>
          <w:color w:val="333333"/>
          <w:sz w:val="32"/>
          <w:szCs w:val="32"/>
        </w:rPr>
        <w:t>）发放。各市州县可根据当地实际，以本标准为上限，适当</w:t>
      </w:r>
      <w:r w:rsidRPr="00254701">
        <w:rPr>
          <w:rFonts w:ascii="仿宋_GB2312" w:eastAsia="仿宋_GB2312" w:hAnsi="仿宋" w:cs="Arial" w:hint="eastAsia"/>
          <w:color w:val="333333"/>
          <w:sz w:val="32"/>
          <w:szCs w:val="32"/>
        </w:rPr>
        <w:t>调整</w:t>
      </w:r>
      <w:r>
        <w:rPr>
          <w:rFonts w:ascii="仿宋_GB2312" w:eastAsia="仿宋_GB2312" w:hAnsi="仿宋" w:cs="Arial" w:hint="eastAsia"/>
          <w:color w:val="333333"/>
          <w:sz w:val="32"/>
          <w:szCs w:val="32"/>
        </w:rPr>
        <w:t>本地发放标准</w:t>
      </w:r>
      <w:r w:rsidRPr="00254701">
        <w:rPr>
          <w:rFonts w:ascii="仿宋_GB2312" w:eastAsia="仿宋_GB2312" w:hAnsi="仿宋" w:cs="Arial" w:hint="eastAsia"/>
          <w:color w:val="333333"/>
          <w:sz w:val="32"/>
          <w:szCs w:val="32"/>
        </w:rPr>
        <w:t>。</w:t>
      </w:r>
    </w:p>
    <w:p w:rsidR="009E781D" w:rsidRPr="00254701" w:rsidRDefault="009E781D" w:rsidP="00AE1E04">
      <w:pPr>
        <w:pStyle w:val="NormalWeb"/>
        <w:shd w:val="clear" w:color="auto" w:fill="FFFFFF"/>
        <w:spacing w:before="0" w:beforeAutospacing="0" w:after="0" w:afterAutospacing="0" w:line="520" w:lineRule="exact"/>
        <w:ind w:firstLine="480"/>
        <w:rPr>
          <w:rFonts w:ascii="仿宋_GB2312" w:eastAsia="仿宋_GB2312" w:hAnsi="仿宋" w:cs="Arial"/>
          <w:color w:val="333333"/>
          <w:sz w:val="32"/>
          <w:szCs w:val="32"/>
        </w:rPr>
      </w:pPr>
      <w:r w:rsidRPr="00254701">
        <w:rPr>
          <w:rFonts w:ascii="仿宋_GB2312" w:eastAsia="仿宋_GB2312" w:hAnsi="仿宋" w:cs="Arial" w:hint="eastAsia"/>
          <w:color w:val="333333"/>
          <w:sz w:val="32"/>
          <w:szCs w:val="32"/>
        </w:rPr>
        <w:t>（二）评审劳务报酬</w:t>
      </w:r>
      <w:r>
        <w:rPr>
          <w:rFonts w:ascii="仿宋_GB2312" w:eastAsia="仿宋_GB2312" w:hAnsi="仿宋" w:cs="Arial" w:hint="eastAsia"/>
          <w:color w:val="333333"/>
          <w:sz w:val="32"/>
          <w:szCs w:val="32"/>
        </w:rPr>
        <w:t>计算</w:t>
      </w:r>
      <w:r w:rsidRPr="00254701">
        <w:rPr>
          <w:rFonts w:ascii="仿宋_GB2312" w:eastAsia="仿宋_GB2312" w:hAnsi="仿宋" w:cs="Arial" w:hint="eastAsia"/>
          <w:color w:val="333333"/>
          <w:sz w:val="32"/>
          <w:szCs w:val="32"/>
        </w:rPr>
        <w:t>时间以评审专家到达评审现场签到时间为计算起点，以评审报告完成并签字为计算终点，期间的用餐、休息时间不予计入。</w:t>
      </w:r>
      <w:r>
        <w:rPr>
          <w:rFonts w:ascii="仿宋_GB2312" w:eastAsia="仿宋_GB2312" w:hAnsi="仿宋" w:cs="Arial" w:hint="eastAsia"/>
          <w:color w:val="333333"/>
          <w:sz w:val="32"/>
          <w:szCs w:val="32"/>
        </w:rPr>
        <w:t>补抽的评审专家以实际到达评审现场时间为计算起点。</w:t>
      </w:r>
      <w:r w:rsidRPr="00254701">
        <w:rPr>
          <w:rFonts w:ascii="仿宋_GB2312" w:eastAsia="仿宋_GB2312" w:hAnsi="仿宋" w:cs="Arial" w:hint="eastAsia"/>
          <w:color w:val="333333"/>
          <w:sz w:val="32"/>
          <w:szCs w:val="32"/>
        </w:rPr>
        <w:t>评审期间经采购人同意因故退出的，以实际离开时间为计算终点。采购人或采购代理机构应做好评审专家签到工作，保存签到记录。</w:t>
      </w:r>
    </w:p>
    <w:p w:rsidR="009E781D" w:rsidRPr="00254701" w:rsidRDefault="009E781D" w:rsidP="00AE1E04">
      <w:pPr>
        <w:pStyle w:val="NormalWeb"/>
        <w:shd w:val="clear" w:color="auto" w:fill="FFFFFF"/>
        <w:spacing w:before="0" w:beforeAutospacing="0" w:after="0" w:afterAutospacing="0" w:line="520" w:lineRule="exact"/>
        <w:ind w:firstLine="480"/>
        <w:rPr>
          <w:rFonts w:ascii="仿宋_GB2312" w:eastAsia="仿宋_GB2312" w:hAnsi="仿宋" w:cs="Arial"/>
          <w:color w:val="333333"/>
          <w:sz w:val="32"/>
          <w:szCs w:val="32"/>
        </w:rPr>
      </w:pPr>
      <w:r w:rsidRPr="00254701">
        <w:rPr>
          <w:rFonts w:ascii="仿宋_GB2312" w:eastAsia="仿宋_GB2312" w:hAnsi="仿宋" w:cs="Arial" w:hint="eastAsia"/>
          <w:color w:val="333333"/>
          <w:sz w:val="32"/>
          <w:szCs w:val="32"/>
        </w:rPr>
        <w:t>（三）</w:t>
      </w:r>
      <w:r>
        <w:rPr>
          <w:rFonts w:ascii="仿宋_GB2312" w:eastAsia="仿宋_GB2312" w:hAnsi="仿宋" w:cs="Arial" w:hint="eastAsia"/>
          <w:color w:val="333333"/>
          <w:sz w:val="32"/>
          <w:szCs w:val="32"/>
        </w:rPr>
        <w:t>评审劳务报酬以人民币为结算单位，原则上以银行转账方式支付。评审结束后</w:t>
      </w:r>
      <w:r w:rsidRPr="00254701">
        <w:rPr>
          <w:rFonts w:ascii="仿宋_GB2312" w:eastAsia="仿宋_GB2312" w:hAnsi="仿宋" w:cs="Arial" w:hint="eastAsia"/>
          <w:color w:val="333333"/>
          <w:sz w:val="32"/>
          <w:szCs w:val="32"/>
        </w:rPr>
        <w:t>采购人或采购代理机构应组织各方认真填报《湖南省政府采购</w:t>
      </w:r>
      <w:r>
        <w:rPr>
          <w:rFonts w:ascii="仿宋_GB2312" w:eastAsia="仿宋_GB2312" w:hAnsi="仿宋" w:cs="Arial" w:hint="eastAsia"/>
          <w:color w:val="333333"/>
          <w:sz w:val="32"/>
          <w:szCs w:val="32"/>
        </w:rPr>
        <w:t>项目评审专家劳务报酬支付表》（附件二）。使用单位</w:t>
      </w:r>
      <w:r w:rsidRPr="00254701">
        <w:rPr>
          <w:rFonts w:ascii="仿宋_GB2312" w:eastAsia="仿宋_GB2312" w:hAnsi="仿宋" w:cs="Arial" w:hint="eastAsia"/>
          <w:color w:val="333333"/>
          <w:sz w:val="32"/>
          <w:szCs w:val="32"/>
        </w:rPr>
        <w:t>应当于评审活动结束后</w:t>
      </w:r>
      <w:r w:rsidRPr="00254701">
        <w:rPr>
          <w:rFonts w:ascii="仿宋_GB2312" w:eastAsia="仿宋_GB2312" w:hAnsi="仿宋" w:cs="Arial"/>
          <w:color w:val="333333"/>
          <w:sz w:val="32"/>
          <w:szCs w:val="32"/>
        </w:rPr>
        <w:t>10</w:t>
      </w:r>
      <w:r w:rsidRPr="00254701">
        <w:rPr>
          <w:rFonts w:ascii="仿宋_GB2312" w:eastAsia="仿宋_GB2312" w:hAnsi="仿宋" w:cs="Arial" w:hint="eastAsia"/>
          <w:color w:val="333333"/>
          <w:sz w:val="32"/>
          <w:szCs w:val="32"/>
        </w:rPr>
        <w:t>个工作日内，将评审劳务报酬支付至评审专家指定的本人银行账户。确需用现金支付的，应执行现金使用管理的规定。</w:t>
      </w:r>
    </w:p>
    <w:p w:rsidR="009E781D" w:rsidRPr="00254701" w:rsidRDefault="009E781D" w:rsidP="00AE1E04">
      <w:pPr>
        <w:pStyle w:val="NormalWeb"/>
        <w:shd w:val="clear" w:color="auto" w:fill="FFFFFF"/>
        <w:spacing w:before="0" w:beforeAutospacing="0" w:after="0" w:afterAutospacing="0" w:line="520" w:lineRule="exact"/>
        <w:ind w:firstLine="480"/>
        <w:rPr>
          <w:rFonts w:ascii="仿宋_GB2312" w:eastAsia="仿宋_GB2312" w:hAnsi="仿宋" w:cs="Arial"/>
          <w:color w:val="333333"/>
          <w:sz w:val="32"/>
          <w:szCs w:val="32"/>
        </w:rPr>
      </w:pPr>
      <w:r w:rsidRPr="00254701">
        <w:rPr>
          <w:rFonts w:ascii="仿宋_GB2312" w:eastAsia="仿宋_GB2312" w:hAnsi="仿宋" w:cs="Arial" w:hint="eastAsia"/>
          <w:color w:val="333333"/>
          <w:sz w:val="32"/>
          <w:szCs w:val="32"/>
        </w:rPr>
        <w:t>（四）评审专家未完成评审工作擅自离开评审现场</w:t>
      </w:r>
      <w:r w:rsidRPr="00254701">
        <w:rPr>
          <w:rFonts w:ascii="仿宋_GB2312" w:eastAsia="仿宋_GB2312" w:hAnsi="仿宋" w:cs="Arial"/>
          <w:color w:val="333333"/>
          <w:sz w:val="32"/>
          <w:szCs w:val="32"/>
        </w:rPr>
        <w:t>,</w:t>
      </w:r>
      <w:r w:rsidRPr="00254701">
        <w:rPr>
          <w:rFonts w:ascii="仿宋_GB2312" w:eastAsia="仿宋_GB2312" w:hAnsi="仿宋" w:cs="Arial" w:hint="eastAsia"/>
          <w:color w:val="333333"/>
          <w:sz w:val="32"/>
          <w:szCs w:val="32"/>
        </w:rPr>
        <w:t>或者在评审活动中有违法违规行为的</w:t>
      </w:r>
      <w:r w:rsidRPr="00254701">
        <w:rPr>
          <w:rFonts w:ascii="仿宋_GB2312" w:eastAsia="仿宋_GB2312" w:hAnsi="仿宋" w:cs="Arial"/>
          <w:color w:val="333333"/>
          <w:sz w:val="32"/>
          <w:szCs w:val="32"/>
        </w:rPr>
        <w:t>,</w:t>
      </w:r>
      <w:r w:rsidRPr="00254701">
        <w:rPr>
          <w:rFonts w:ascii="仿宋_GB2312" w:eastAsia="仿宋_GB2312" w:hAnsi="仿宋" w:cs="Arial" w:hint="eastAsia"/>
          <w:color w:val="333333"/>
          <w:sz w:val="32"/>
          <w:szCs w:val="32"/>
        </w:rPr>
        <w:t>不得获取劳务报酬和报销异地评审差旅费。评审专家因故不能在规定时间内到达评审现场的，</w:t>
      </w:r>
      <w:r>
        <w:rPr>
          <w:rFonts w:ascii="仿宋_GB2312" w:eastAsia="仿宋_GB2312" w:hAnsi="仿宋" w:cs="Arial" w:hint="eastAsia"/>
          <w:color w:val="333333"/>
          <w:sz w:val="32"/>
          <w:szCs w:val="32"/>
        </w:rPr>
        <w:t>应经使用单位</w:t>
      </w:r>
      <w:r w:rsidRPr="00254701">
        <w:rPr>
          <w:rFonts w:ascii="仿宋_GB2312" w:eastAsia="仿宋_GB2312" w:hAnsi="仿宋" w:cs="Arial" w:hint="eastAsia"/>
          <w:color w:val="333333"/>
          <w:sz w:val="32"/>
          <w:szCs w:val="32"/>
        </w:rPr>
        <w:t>同意</w:t>
      </w:r>
      <w:r>
        <w:rPr>
          <w:rFonts w:ascii="仿宋_GB2312" w:eastAsia="仿宋_GB2312" w:hAnsi="仿宋" w:cs="Arial" w:hint="eastAsia"/>
          <w:color w:val="333333"/>
          <w:sz w:val="32"/>
          <w:szCs w:val="32"/>
        </w:rPr>
        <w:t>。未经使用单位</w:t>
      </w:r>
      <w:r w:rsidRPr="00254701">
        <w:rPr>
          <w:rFonts w:ascii="仿宋_GB2312" w:eastAsia="仿宋_GB2312" w:hAnsi="仿宋" w:cs="Arial" w:hint="eastAsia"/>
          <w:color w:val="333333"/>
          <w:sz w:val="32"/>
          <w:szCs w:val="32"/>
        </w:rPr>
        <w:t>同意，无故迟到的，使用人可以取消此评审专家本项目的评审资格并不予支付评审劳务报酬和误工补贴</w:t>
      </w:r>
      <w:r>
        <w:rPr>
          <w:rFonts w:ascii="仿宋_GB2312" w:eastAsia="仿宋_GB2312" w:hAnsi="仿宋" w:cs="Arial" w:hint="eastAsia"/>
          <w:color w:val="333333"/>
          <w:sz w:val="32"/>
          <w:szCs w:val="32"/>
        </w:rPr>
        <w:t>等</w:t>
      </w:r>
      <w:r w:rsidRPr="00254701">
        <w:rPr>
          <w:rFonts w:ascii="仿宋_GB2312" w:eastAsia="仿宋_GB2312" w:hAnsi="仿宋" w:cs="Arial" w:hint="eastAsia"/>
          <w:color w:val="333333"/>
          <w:sz w:val="32"/>
          <w:szCs w:val="32"/>
        </w:rPr>
        <w:t>。</w:t>
      </w:r>
    </w:p>
    <w:p w:rsidR="009E781D" w:rsidRPr="00254701" w:rsidRDefault="009E781D" w:rsidP="00AE1E04">
      <w:pPr>
        <w:pStyle w:val="NormalWeb"/>
        <w:shd w:val="clear" w:color="auto" w:fill="FFFFFF"/>
        <w:spacing w:before="0" w:beforeAutospacing="0" w:after="0" w:afterAutospacing="0" w:line="520" w:lineRule="exact"/>
        <w:ind w:firstLine="480"/>
        <w:rPr>
          <w:rFonts w:ascii="仿宋_GB2312" w:eastAsia="仿宋_GB2312" w:hAnsi="仿宋" w:cs="Arial"/>
          <w:color w:val="333333"/>
          <w:sz w:val="32"/>
          <w:szCs w:val="32"/>
        </w:rPr>
      </w:pPr>
      <w:r w:rsidRPr="00254701">
        <w:rPr>
          <w:rFonts w:ascii="仿宋_GB2312" w:eastAsia="仿宋_GB2312" w:hAnsi="仿宋" w:cs="Arial" w:hint="eastAsia"/>
          <w:color w:val="333333"/>
          <w:sz w:val="32"/>
          <w:szCs w:val="32"/>
        </w:rPr>
        <w:t>（五）</w:t>
      </w:r>
      <w:r>
        <w:rPr>
          <w:rFonts w:ascii="仿宋_GB2312" w:eastAsia="仿宋_GB2312" w:hAnsi="仿宋" w:cs="Arial" w:hint="eastAsia"/>
          <w:color w:val="333333"/>
          <w:sz w:val="32"/>
          <w:szCs w:val="32"/>
        </w:rPr>
        <w:t>评审专家参加</w:t>
      </w:r>
      <w:r w:rsidRPr="00254701">
        <w:rPr>
          <w:rFonts w:ascii="仿宋_GB2312" w:eastAsia="仿宋_GB2312" w:hAnsi="仿宋" w:cs="Arial" w:hint="eastAsia"/>
          <w:color w:val="333333"/>
          <w:sz w:val="32"/>
          <w:szCs w:val="32"/>
        </w:rPr>
        <w:t>异地评审的，其往返的城市间交通费、住宿费等实际发生的费用</w:t>
      </w:r>
      <w:r w:rsidRPr="00254701">
        <w:rPr>
          <w:rFonts w:ascii="仿宋_GB2312" w:eastAsia="仿宋_GB2312" w:hAnsi="仿宋" w:cs="Arial"/>
          <w:color w:val="333333"/>
          <w:sz w:val="32"/>
          <w:szCs w:val="32"/>
        </w:rPr>
        <w:t>,</w:t>
      </w:r>
      <w:r w:rsidRPr="00254701">
        <w:rPr>
          <w:rFonts w:ascii="仿宋_GB2312" w:eastAsia="仿宋_GB2312" w:hAnsi="仿宋" w:cs="Arial" w:hint="eastAsia"/>
          <w:color w:val="333333"/>
          <w:sz w:val="32"/>
          <w:szCs w:val="32"/>
        </w:rPr>
        <w:t>可参照采购人执行的差旅费管理办法相应标准</w:t>
      </w:r>
      <w:r>
        <w:rPr>
          <w:rFonts w:ascii="仿宋_GB2312" w:eastAsia="仿宋_GB2312" w:hAnsi="仿宋" w:cs="Arial" w:hint="eastAsia"/>
          <w:color w:val="333333"/>
          <w:sz w:val="32"/>
          <w:szCs w:val="32"/>
        </w:rPr>
        <w:t>，由使用单位</w:t>
      </w:r>
      <w:r w:rsidRPr="00254701">
        <w:rPr>
          <w:rFonts w:ascii="仿宋_GB2312" w:eastAsia="仿宋_GB2312" w:hAnsi="仿宋" w:cs="Arial" w:hint="eastAsia"/>
          <w:color w:val="333333"/>
          <w:sz w:val="32"/>
          <w:szCs w:val="32"/>
        </w:rPr>
        <w:t>凭</w:t>
      </w:r>
      <w:r>
        <w:rPr>
          <w:rFonts w:ascii="仿宋_GB2312" w:eastAsia="仿宋_GB2312" w:hAnsi="仿宋" w:cs="Arial" w:hint="eastAsia"/>
          <w:color w:val="333333"/>
          <w:sz w:val="32"/>
          <w:szCs w:val="32"/>
        </w:rPr>
        <w:t>有效票据</w:t>
      </w:r>
      <w:r w:rsidRPr="00254701">
        <w:rPr>
          <w:rFonts w:ascii="仿宋_GB2312" w:eastAsia="仿宋_GB2312" w:hAnsi="仿宋" w:cs="Arial" w:hint="eastAsia"/>
          <w:color w:val="333333"/>
          <w:sz w:val="32"/>
          <w:szCs w:val="32"/>
        </w:rPr>
        <w:t>报销</w:t>
      </w:r>
      <w:r>
        <w:rPr>
          <w:rFonts w:ascii="仿宋_GB2312" w:eastAsia="仿宋_GB2312" w:hAnsi="仿宋" w:cs="Arial" w:hint="eastAsia"/>
          <w:color w:val="333333"/>
          <w:sz w:val="32"/>
          <w:szCs w:val="32"/>
        </w:rPr>
        <w:t>住宿费及交通费</w:t>
      </w:r>
      <w:r w:rsidRPr="00254701">
        <w:rPr>
          <w:rFonts w:ascii="仿宋_GB2312" w:eastAsia="仿宋_GB2312" w:hAnsi="仿宋" w:cs="Arial" w:hint="eastAsia"/>
          <w:color w:val="333333"/>
          <w:sz w:val="32"/>
          <w:szCs w:val="32"/>
        </w:rPr>
        <w:t>，也可由双方协商包干结算费用。</w:t>
      </w:r>
      <w:r w:rsidRPr="00254701">
        <w:rPr>
          <w:rFonts w:ascii="仿宋_GB2312" w:eastAsia="仿宋_GB2312" w:hAnsi="仿宋" w:cs="Arial"/>
          <w:color w:val="333333"/>
          <w:sz w:val="32"/>
          <w:szCs w:val="32"/>
        </w:rPr>
        <w:t xml:space="preserve"> </w:t>
      </w:r>
    </w:p>
    <w:p w:rsidR="009E781D" w:rsidRPr="00254701" w:rsidRDefault="009E781D" w:rsidP="00AE1E04">
      <w:pPr>
        <w:pStyle w:val="NormalWeb"/>
        <w:shd w:val="clear" w:color="auto" w:fill="FFFFFF"/>
        <w:spacing w:before="0" w:beforeAutospacing="0" w:after="0" w:afterAutospacing="0" w:line="520" w:lineRule="exact"/>
        <w:ind w:firstLine="480"/>
        <w:rPr>
          <w:rFonts w:ascii="仿宋_GB2312" w:eastAsia="仿宋_GB2312" w:hAnsi="仿宋" w:cs="Arial"/>
          <w:color w:val="333333"/>
          <w:sz w:val="32"/>
          <w:szCs w:val="32"/>
        </w:rPr>
      </w:pPr>
      <w:r w:rsidRPr="00254701">
        <w:rPr>
          <w:rFonts w:ascii="仿宋_GB2312" w:eastAsia="仿宋_GB2312" w:hAnsi="仿宋" w:cs="Arial" w:hint="eastAsia"/>
          <w:color w:val="333333"/>
          <w:sz w:val="32"/>
          <w:szCs w:val="32"/>
        </w:rPr>
        <w:t>（六）担任评审组组长的，在评审报酬总额上另增加</w:t>
      </w:r>
      <w:r w:rsidRPr="00254701">
        <w:rPr>
          <w:rFonts w:ascii="仿宋_GB2312" w:eastAsia="仿宋_GB2312" w:hAnsi="仿宋" w:cs="Arial"/>
          <w:color w:val="333333"/>
          <w:sz w:val="32"/>
          <w:szCs w:val="32"/>
        </w:rPr>
        <w:t>100</w:t>
      </w:r>
      <w:r w:rsidRPr="00254701">
        <w:rPr>
          <w:rFonts w:ascii="仿宋_GB2312" w:eastAsia="仿宋_GB2312" w:hAnsi="仿宋" w:cs="Arial" w:hint="eastAsia"/>
          <w:color w:val="333333"/>
          <w:sz w:val="32"/>
          <w:szCs w:val="32"/>
        </w:rPr>
        <w:t>元的劳务费。</w:t>
      </w:r>
    </w:p>
    <w:p w:rsidR="009E781D" w:rsidRPr="00254701" w:rsidRDefault="009E781D" w:rsidP="00AE1E04">
      <w:pPr>
        <w:pStyle w:val="NormalWeb"/>
        <w:shd w:val="clear" w:color="auto" w:fill="FFFFFF"/>
        <w:spacing w:before="0" w:beforeAutospacing="0" w:after="0" w:afterAutospacing="0" w:line="520" w:lineRule="exact"/>
        <w:ind w:firstLine="480"/>
        <w:rPr>
          <w:rFonts w:ascii="仿宋_GB2312" w:eastAsia="仿宋_GB2312" w:hAnsi="仿宋" w:cs="Arial"/>
          <w:color w:val="333333"/>
          <w:sz w:val="32"/>
          <w:szCs w:val="32"/>
        </w:rPr>
      </w:pPr>
      <w:r w:rsidRPr="00254701">
        <w:rPr>
          <w:rFonts w:ascii="仿宋_GB2312" w:eastAsia="仿宋_GB2312" w:hAnsi="仿宋" w:cs="Arial" w:hint="eastAsia"/>
          <w:color w:val="333333"/>
          <w:sz w:val="32"/>
          <w:szCs w:val="32"/>
        </w:rPr>
        <w:t>第七条</w:t>
      </w:r>
      <w:r w:rsidRPr="00254701">
        <w:rPr>
          <w:rFonts w:ascii="仿宋_GB2312" w:eastAsia="仿宋_GB2312" w:hAnsi="Arial" w:cs="Arial"/>
          <w:color w:val="333333"/>
          <w:sz w:val="32"/>
          <w:szCs w:val="32"/>
        </w:rPr>
        <w:t xml:space="preserve">  </w:t>
      </w:r>
      <w:r>
        <w:rPr>
          <w:rFonts w:ascii="仿宋_GB2312" w:eastAsia="仿宋_GB2312" w:hAnsi="Arial" w:cs="Arial" w:hint="eastAsia"/>
          <w:color w:val="333333"/>
          <w:sz w:val="32"/>
          <w:szCs w:val="32"/>
        </w:rPr>
        <w:t>使用单位</w:t>
      </w:r>
      <w:r w:rsidRPr="00254701">
        <w:rPr>
          <w:rFonts w:ascii="仿宋_GB2312" w:eastAsia="仿宋_GB2312" w:hAnsi="Arial" w:cs="Arial" w:hint="eastAsia"/>
          <w:color w:val="333333"/>
          <w:sz w:val="32"/>
          <w:szCs w:val="32"/>
        </w:rPr>
        <w:t>应根据本单位历年</w:t>
      </w:r>
      <w:r>
        <w:rPr>
          <w:rFonts w:ascii="仿宋_GB2312" w:eastAsia="仿宋_GB2312" w:hAnsi="Arial" w:cs="Arial" w:hint="eastAsia"/>
          <w:color w:val="333333"/>
          <w:sz w:val="32"/>
          <w:szCs w:val="32"/>
        </w:rPr>
        <w:t>政府</w:t>
      </w:r>
      <w:r w:rsidRPr="00254701">
        <w:rPr>
          <w:rFonts w:ascii="仿宋_GB2312" w:eastAsia="仿宋_GB2312" w:hAnsi="Arial" w:cs="Arial" w:hint="eastAsia"/>
          <w:color w:val="333333"/>
          <w:sz w:val="32"/>
          <w:szCs w:val="32"/>
        </w:rPr>
        <w:t>采购项目</w:t>
      </w:r>
      <w:r>
        <w:rPr>
          <w:rFonts w:ascii="仿宋_GB2312" w:eastAsia="仿宋_GB2312" w:hAnsi="Arial" w:cs="Arial" w:hint="eastAsia"/>
          <w:color w:val="333333"/>
          <w:sz w:val="32"/>
          <w:szCs w:val="32"/>
        </w:rPr>
        <w:t>数量</w:t>
      </w:r>
      <w:r w:rsidRPr="00254701">
        <w:rPr>
          <w:rFonts w:ascii="仿宋_GB2312" w:eastAsia="仿宋_GB2312" w:hAnsi="Arial" w:cs="Arial" w:hint="eastAsia"/>
          <w:color w:val="333333"/>
          <w:sz w:val="32"/>
          <w:szCs w:val="32"/>
        </w:rPr>
        <w:t>，</w:t>
      </w:r>
      <w:r>
        <w:rPr>
          <w:rFonts w:ascii="仿宋_GB2312" w:eastAsia="仿宋_GB2312" w:hAnsi="Arial" w:cs="Arial" w:hint="eastAsia"/>
          <w:color w:val="333333"/>
          <w:sz w:val="32"/>
          <w:szCs w:val="32"/>
        </w:rPr>
        <w:t>合理起点年度</w:t>
      </w:r>
      <w:r w:rsidRPr="00254701">
        <w:rPr>
          <w:rFonts w:ascii="仿宋_GB2312" w:eastAsia="仿宋_GB2312" w:hAnsi="仿宋" w:cs="Arial" w:hint="eastAsia"/>
          <w:color w:val="333333"/>
          <w:sz w:val="32"/>
          <w:szCs w:val="32"/>
        </w:rPr>
        <w:t>评审劳务报酬</w:t>
      </w:r>
      <w:r>
        <w:rPr>
          <w:rFonts w:ascii="仿宋_GB2312" w:eastAsia="仿宋_GB2312" w:hAnsi="仿宋" w:cs="Arial" w:hint="eastAsia"/>
          <w:color w:val="333333"/>
          <w:sz w:val="32"/>
          <w:szCs w:val="32"/>
        </w:rPr>
        <w:t>支出规模，将其纳入单位预算管理，从劳务费科目中列支，并依法履行个人所得税</w:t>
      </w:r>
      <w:r w:rsidRPr="00254701">
        <w:rPr>
          <w:rFonts w:ascii="仿宋_GB2312" w:eastAsia="仿宋_GB2312" w:hAnsi="仿宋" w:cs="Arial" w:hint="eastAsia"/>
          <w:color w:val="333333"/>
          <w:sz w:val="32"/>
          <w:szCs w:val="32"/>
        </w:rPr>
        <w:t>代缴义务。</w:t>
      </w:r>
      <w:r>
        <w:rPr>
          <w:rFonts w:ascii="仿宋_GB2312" w:eastAsia="仿宋_GB2312" w:hAnsi="仿宋" w:cs="Arial" w:hint="eastAsia"/>
          <w:color w:val="333333"/>
          <w:sz w:val="32"/>
          <w:szCs w:val="32"/>
        </w:rPr>
        <w:t>使用单位</w:t>
      </w:r>
      <w:r w:rsidRPr="00254701">
        <w:rPr>
          <w:rFonts w:ascii="仿宋_GB2312" w:eastAsia="仿宋_GB2312" w:hAnsi="仿宋" w:cs="Arial" w:hint="eastAsia"/>
          <w:color w:val="333333"/>
          <w:sz w:val="32"/>
          <w:szCs w:val="32"/>
        </w:rPr>
        <w:t>不得随意扣减或超标准开支，不得向社会代理机构、供应商转嫁负担。</w:t>
      </w:r>
    </w:p>
    <w:p w:rsidR="009E781D" w:rsidRPr="00254701" w:rsidRDefault="009E781D" w:rsidP="00AE1E04">
      <w:pPr>
        <w:pStyle w:val="NormalWeb"/>
        <w:shd w:val="clear" w:color="auto" w:fill="FFFFFF"/>
        <w:spacing w:before="0" w:beforeAutospacing="0" w:after="0" w:afterAutospacing="0" w:line="520" w:lineRule="exact"/>
        <w:ind w:firstLine="480"/>
        <w:rPr>
          <w:rFonts w:ascii="仿宋_GB2312" w:eastAsia="仿宋_GB2312" w:hAnsi="仿宋" w:cs="Arial"/>
          <w:color w:val="333333"/>
          <w:sz w:val="32"/>
          <w:szCs w:val="32"/>
        </w:rPr>
      </w:pPr>
      <w:r w:rsidRPr="00254701">
        <w:rPr>
          <w:rFonts w:ascii="仿宋_GB2312" w:eastAsia="仿宋_GB2312" w:hAnsi="仿宋" w:cs="Arial"/>
          <w:color w:val="333333"/>
          <w:sz w:val="32"/>
          <w:szCs w:val="32"/>
        </w:rPr>
        <w:t xml:space="preserve"> </w:t>
      </w:r>
      <w:r w:rsidRPr="00254701">
        <w:rPr>
          <w:rFonts w:ascii="仿宋_GB2312" w:eastAsia="仿宋_GB2312" w:hAnsi="仿宋" w:cs="Arial" w:hint="eastAsia"/>
          <w:color w:val="333333"/>
          <w:sz w:val="32"/>
          <w:szCs w:val="32"/>
        </w:rPr>
        <w:t>第八条</w:t>
      </w:r>
      <w:r w:rsidRPr="00254701">
        <w:rPr>
          <w:rFonts w:ascii="仿宋_GB2312" w:eastAsia="仿宋_GB2312" w:hAnsi="仿宋" w:cs="Arial"/>
          <w:color w:val="333333"/>
          <w:sz w:val="32"/>
          <w:szCs w:val="32"/>
        </w:rPr>
        <w:t xml:space="preserve">  </w:t>
      </w:r>
      <w:r w:rsidRPr="00254701">
        <w:rPr>
          <w:rFonts w:ascii="仿宋_GB2312" w:eastAsia="仿宋_GB2312" w:hAnsi="仿宋" w:cs="Arial" w:hint="eastAsia"/>
          <w:color w:val="333333"/>
          <w:sz w:val="32"/>
          <w:szCs w:val="32"/>
        </w:rPr>
        <w:t>采购人聘请专家参与</w:t>
      </w:r>
      <w:r>
        <w:rPr>
          <w:rFonts w:ascii="仿宋_GB2312" w:eastAsia="仿宋_GB2312" w:hAnsi="仿宋" w:cs="Arial" w:hint="eastAsia"/>
          <w:color w:val="333333"/>
          <w:sz w:val="32"/>
          <w:szCs w:val="32"/>
        </w:rPr>
        <w:t>进口产品、单一来源、采购需求等论证以及</w:t>
      </w:r>
      <w:r w:rsidRPr="00254701">
        <w:rPr>
          <w:rFonts w:ascii="仿宋_GB2312" w:eastAsia="仿宋_GB2312" w:hAnsi="仿宋" w:cs="Arial" w:hint="eastAsia"/>
          <w:color w:val="333333"/>
          <w:sz w:val="32"/>
          <w:szCs w:val="32"/>
        </w:rPr>
        <w:t>履约验收等工作，劳务报酬计发可参照本办法执行。</w:t>
      </w:r>
      <w:r w:rsidRPr="00254701">
        <w:rPr>
          <w:rFonts w:ascii="仿宋_GB2312" w:eastAsia="仿宋_GB2312" w:hAnsi="仿宋" w:cs="Arial"/>
          <w:color w:val="333333"/>
          <w:sz w:val="32"/>
          <w:szCs w:val="32"/>
        </w:rPr>
        <w:t xml:space="preserve"> </w:t>
      </w:r>
    </w:p>
    <w:p w:rsidR="009E781D" w:rsidRPr="00254701" w:rsidRDefault="009E781D" w:rsidP="00AE1E04">
      <w:pPr>
        <w:pStyle w:val="NormalWeb"/>
        <w:shd w:val="clear" w:color="auto" w:fill="FFFFFF"/>
        <w:spacing w:before="0" w:beforeAutospacing="0" w:after="0" w:afterAutospacing="0" w:line="520" w:lineRule="exact"/>
        <w:ind w:firstLine="480"/>
        <w:rPr>
          <w:rFonts w:ascii="仿宋_GB2312" w:eastAsia="仿宋_GB2312" w:hAnsi="仿宋" w:cs="Arial"/>
          <w:color w:val="333333"/>
          <w:sz w:val="32"/>
          <w:szCs w:val="32"/>
        </w:rPr>
      </w:pPr>
      <w:r w:rsidRPr="00254701">
        <w:rPr>
          <w:rFonts w:ascii="仿宋_GB2312" w:eastAsia="仿宋_GB2312" w:hAnsi="仿宋" w:cs="Arial"/>
          <w:color w:val="333333"/>
          <w:sz w:val="32"/>
          <w:szCs w:val="32"/>
        </w:rPr>
        <w:t xml:space="preserve"> </w:t>
      </w:r>
      <w:r w:rsidRPr="00254701">
        <w:rPr>
          <w:rFonts w:ascii="仿宋_GB2312" w:eastAsia="仿宋_GB2312" w:hAnsi="仿宋" w:cs="Arial" w:hint="eastAsia"/>
          <w:color w:val="333333"/>
          <w:sz w:val="32"/>
          <w:szCs w:val="32"/>
        </w:rPr>
        <w:t>第九条</w:t>
      </w:r>
      <w:r w:rsidRPr="00254701">
        <w:rPr>
          <w:rFonts w:ascii="仿宋_GB2312" w:eastAsia="仿宋_GB2312" w:hAnsi="仿宋" w:cs="Arial"/>
          <w:color w:val="333333"/>
          <w:sz w:val="32"/>
          <w:szCs w:val="32"/>
        </w:rPr>
        <w:t xml:space="preserve">  </w:t>
      </w:r>
      <w:r w:rsidRPr="00254701">
        <w:rPr>
          <w:rFonts w:ascii="仿宋_GB2312" w:eastAsia="仿宋_GB2312" w:hAnsi="仿宋" w:cs="Arial" w:hint="eastAsia"/>
          <w:color w:val="333333"/>
          <w:sz w:val="32"/>
          <w:szCs w:val="32"/>
        </w:rPr>
        <w:t>本办法由湖南省财政厅负责解释。</w:t>
      </w:r>
    </w:p>
    <w:p w:rsidR="009E781D" w:rsidRPr="00254701" w:rsidRDefault="009E781D" w:rsidP="00AE1E04">
      <w:pPr>
        <w:pStyle w:val="NormalWeb"/>
        <w:shd w:val="clear" w:color="auto" w:fill="FFFFFF"/>
        <w:spacing w:before="0" w:beforeAutospacing="0" w:after="0" w:afterAutospacing="0" w:line="520" w:lineRule="exact"/>
        <w:ind w:firstLine="480"/>
        <w:rPr>
          <w:rFonts w:ascii="仿宋_GB2312" w:eastAsia="仿宋_GB2312" w:hAnsi="仿宋" w:cs="Arial"/>
          <w:color w:val="333333"/>
          <w:sz w:val="32"/>
          <w:szCs w:val="32"/>
        </w:rPr>
      </w:pPr>
      <w:r w:rsidRPr="00254701">
        <w:rPr>
          <w:rFonts w:ascii="仿宋_GB2312" w:eastAsia="仿宋_GB2312" w:hAnsi="仿宋" w:cs="Arial"/>
          <w:color w:val="333333"/>
          <w:sz w:val="32"/>
          <w:szCs w:val="32"/>
        </w:rPr>
        <w:t xml:space="preserve"> </w:t>
      </w:r>
      <w:r w:rsidRPr="00254701">
        <w:rPr>
          <w:rFonts w:ascii="仿宋_GB2312" w:eastAsia="仿宋_GB2312" w:hAnsi="仿宋" w:cs="Arial" w:hint="eastAsia"/>
          <w:color w:val="333333"/>
          <w:sz w:val="32"/>
          <w:szCs w:val="32"/>
        </w:rPr>
        <w:t>第十条</w:t>
      </w:r>
      <w:r w:rsidRPr="00254701">
        <w:rPr>
          <w:rFonts w:ascii="仿宋_GB2312" w:eastAsia="仿宋_GB2312" w:hAnsi="Arial" w:cs="Arial"/>
          <w:color w:val="333333"/>
          <w:sz w:val="32"/>
          <w:szCs w:val="32"/>
        </w:rPr>
        <w:t xml:space="preserve">  </w:t>
      </w:r>
      <w:r w:rsidRPr="00254701">
        <w:rPr>
          <w:rFonts w:ascii="仿宋_GB2312" w:eastAsia="仿宋_GB2312" w:hAnsi="仿宋" w:cs="Arial" w:hint="eastAsia"/>
          <w:color w:val="333333"/>
          <w:sz w:val="32"/>
          <w:szCs w:val="32"/>
        </w:rPr>
        <w:t>本办法自发布之日起执行。《湖南省财政厅关于提高政府采购评审专家报酬的通知》（湘财购〔</w:t>
      </w:r>
      <w:r w:rsidRPr="00254701">
        <w:rPr>
          <w:rFonts w:ascii="仿宋_GB2312" w:eastAsia="仿宋_GB2312" w:hAnsi="仿宋" w:cs="Arial"/>
          <w:color w:val="333333"/>
          <w:sz w:val="32"/>
          <w:szCs w:val="32"/>
        </w:rPr>
        <w:t>2009</w:t>
      </w:r>
      <w:r w:rsidRPr="00254701">
        <w:rPr>
          <w:rFonts w:ascii="仿宋_GB2312" w:eastAsia="仿宋_GB2312" w:hAnsi="仿宋" w:cs="Arial" w:hint="eastAsia"/>
          <w:color w:val="333333"/>
          <w:sz w:val="32"/>
          <w:szCs w:val="32"/>
        </w:rPr>
        <w:t>〕</w:t>
      </w:r>
      <w:r w:rsidRPr="00254701">
        <w:rPr>
          <w:rFonts w:ascii="仿宋_GB2312" w:eastAsia="仿宋_GB2312" w:hAnsi="仿宋" w:cs="Arial"/>
          <w:color w:val="333333"/>
          <w:sz w:val="32"/>
          <w:szCs w:val="32"/>
        </w:rPr>
        <w:t>12</w:t>
      </w:r>
      <w:r w:rsidRPr="00254701">
        <w:rPr>
          <w:rFonts w:ascii="仿宋_GB2312" w:eastAsia="仿宋_GB2312" w:hAnsi="仿宋" w:cs="Arial" w:hint="eastAsia"/>
          <w:color w:val="333333"/>
          <w:sz w:val="32"/>
          <w:szCs w:val="32"/>
        </w:rPr>
        <w:t>号</w:t>
      </w:r>
      <w:r w:rsidRPr="00254701">
        <w:rPr>
          <w:rFonts w:ascii="仿宋_GB2312" w:eastAsia="仿宋_GB2312" w:hAnsi="仿宋" w:cs="Arial"/>
          <w:color w:val="333333"/>
          <w:sz w:val="32"/>
          <w:szCs w:val="32"/>
        </w:rPr>
        <w:t>)</w:t>
      </w:r>
      <w:r w:rsidRPr="00254701">
        <w:rPr>
          <w:rFonts w:ascii="仿宋_GB2312" w:eastAsia="仿宋_GB2312" w:hAnsi="仿宋" w:cs="Arial" w:hint="eastAsia"/>
          <w:color w:val="333333"/>
          <w:sz w:val="32"/>
          <w:szCs w:val="32"/>
        </w:rPr>
        <w:t>自本办法执行之日起同时废止。</w:t>
      </w:r>
    </w:p>
    <w:p w:rsidR="009E781D" w:rsidRPr="00254701" w:rsidRDefault="009E781D" w:rsidP="00AE1E04">
      <w:pPr>
        <w:pStyle w:val="NormalWeb"/>
        <w:shd w:val="clear" w:color="auto" w:fill="FFFFFF"/>
        <w:spacing w:before="0" w:beforeAutospacing="0" w:after="0" w:afterAutospacing="0" w:line="520" w:lineRule="exact"/>
        <w:ind w:firstLine="480"/>
        <w:rPr>
          <w:rFonts w:ascii="仿宋_GB2312" w:eastAsia="仿宋_GB2312" w:hAnsi="仿宋" w:cs="Arial"/>
          <w:color w:val="333333"/>
          <w:sz w:val="32"/>
          <w:szCs w:val="32"/>
        </w:rPr>
      </w:pPr>
    </w:p>
    <w:p w:rsidR="009E781D" w:rsidRPr="00254701" w:rsidRDefault="009E781D" w:rsidP="00AE1E04">
      <w:pPr>
        <w:pStyle w:val="NormalWeb"/>
        <w:shd w:val="clear" w:color="auto" w:fill="FFFFFF"/>
        <w:spacing w:before="0" w:beforeAutospacing="0" w:after="0" w:afterAutospacing="0" w:line="520" w:lineRule="exact"/>
        <w:ind w:firstLine="480"/>
        <w:rPr>
          <w:rFonts w:ascii="仿宋_GB2312" w:eastAsia="仿宋_GB2312" w:hAnsi="仿宋" w:cs="Arial"/>
          <w:color w:val="333333"/>
          <w:sz w:val="32"/>
          <w:szCs w:val="32"/>
        </w:rPr>
      </w:pPr>
      <w:r w:rsidRPr="00254701">
        <w:rPr>
          <w:rFonts w:ascii="仿宋_GB2312" w:eastAsia="仿宋_GB2312" w:hAnsi="仿宋" w:cs="Arial"/>
          <w:color w:val="333333"/>
          <w:sz w:val="32"/>
          <w:szCs w:val="32"/>
        </w:rPr>
        <w:t xml:space="preserve">                               </w:t>
      </w:r>
      <w:r w:rsidRPr="00254701">
        <w:rPr>
          <w:rFonts w:ascii="仿宋_GB2312" w:eastAsia="仿宋_GB2312" w:hAnsi="仿宋" w:cs="Arial" w:hint="eastAsia"/>
          <w:color w:val="333333"/>
          <w:sz w:val="32"/>
          <w:szCs w:val="32"/>
        </w:rPr>
        <w:t>湖南省财政厅</w:t>
      </w:r>
    </w:p>
    <w:p w:rsidR="009E781D" w:rsidRPr="00254701" w:rsidRDefault="009E781D" w:rsidP="00AE1E04">
      <w:pPr>
        <w:pStyle w:val="NormalWeb"/>
        <w:shd w:val="clear" w:color="auto" w:fill="FFFFFF"/>
        <w:spacing w:before="0" w:beforeAutospacing="0" w:after="0" w:afterAutospacing="0" w:line="520" w:lineRule="exact"/>
        <w:ind w:firstLine="480"/>
        <w:rPr>
          <w:rFonts w:ascii="仿宋_GB2312" w:eastAsia="仿宋_GB2312"/>
          <w:sz w:val="32"/>
          <w:szCs w:val="32"/>
        </w:rPr>
      </w:pPr>
      <w:r w:rsidRPr="00254701">
        <w:rPr>
          <w:rFonts w:ascii="仿宋_GB2312" w:eastAsia="仿宋_GB2312" w:hAnsi="仿宋" w:cs="Arial"/>
          <w:color w:val="333333"/>
          <w:sz w:val="32"/>
          <w:szCs w:val="32"/>
        </w:rPr>
        <w:t xml:space="preserve">                              2017</w:t>
      </w:r>
      <w:r w:rsidRPr="00254701">
        <w:rPr>
          <w:rFonts w:ascii="仿宋_GB2312" w:eastAsia="仿宋_GB2312" w:hAnsi="仿宋" w:cs="Arial" w:hint="eastAsia"/>
          <w:color w:val="333333"/>
          <w:sz w:val="32"/>
          <w:szCs w:val="32"/>
        </w:rPr>
        <w:t>年</w:t>
      </w:r>
      <w:r>
        <w:rPr>
          <w:rFonts w:ascii="仿宋_GB2312" w:eastAsia="仿宋_GB2312" w:hAnsi="仿宋" w:cs="Arial"/>
          <w:color w:val="333333"/>
          <w:sz w:val="32"/>
          <w:szCs w:val="32"/>
        </w:rPr>
        <w:t>5</w:t>
      </w:r>
      <w:r w:rsidRPr="00254701">
        <w:rPr>
          <w:rFonts w:ascii="仿宋_GB2312" w:eastAsia="仿宋_GB2312" w:hAnsi="仿宋" w:cs="Arial" w:hint="eastAsia"/>
          <w:color w:val="333333"/>
          <w:sz w:val="32"/>
          <w:szCs w:val="32"/>
        </w:rPr>
        <w:t>月</w:t>
      </w:r>
      <w:r>
        <w:rPr>
          <w:rFonts w:ascii="仿宋_GB2312" w:eastAsia="仿宋_GB2312" w:hAnsi="仿宋" w:cs="Arial"/>
          <w:color w:val="333333"/>
          <w:sz w:val="32"/>
          <w:szCs w:val="32"/>
        </w:rPr>
        <w:t>17</w:t>
      </w:r>
      <w:r w:rsidRPr="00254701">
        <w:rPr>
          <w:rFonts w:ascii="仿宋_GB2312" w:eastAsia="仿宋_GB2312" w:hAnsi="仿宋" w:cs="Arial" w:hint="eastAsia"/>
          <w:color w:val="333333"/>
          <w:sz w:val="32"/>
          <w:szCs w:val="32"/>
        </w:rPr>
        <w:t>日</w:t>
      </w:r>
    </w:p>
    <w:p w:rsidR="009E781D" w:rsidRPr="00254701" w:rsidRDefault="009E781D" w:rsidP="00AE1E04">
      <w:pPr>
        <w:spacing w:line="520" w:lineRule="exact"/>
        <w:rPr>
          <w:rFonts w:ascii="仿宋_GB2312" w:eastAsia="仿宋_GB2312"/>
        </w:rPr>
      </w:pPr>
    </w:p>
    <w:p w:rsidR="009E781D" w:rsidRDefault="009E781D"/>
    <w:sectPr w:rsidR="009E781D" w:rsidSect="001C53D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
    <w:altName w:val="宋体"/>
    <w:panose1 w:val="00000000000000000000"/>
    <w:charset w:val="86"/>
    <w:family w:val="modern"/>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1E3885"/>
    <w:multiLevelType w:val="hybridMultilevel"/>
    <w:tmpl w:val="70AE5D08"/>
    <w:lvl w:ilvl="0" w:tplc="D8DC2E66">
      <w:start w:val="3"/>
      <w:numFmt w:val="japaneseCounting"/>
      <w:lvlText w:val="第%1条"/>
      <w:lvlJc w:val="left"/>
      <w:pPr>
        <w:tabs>
          <w:tab w:val="num" w:pos="2400"/>
        </w:tabs>
        <w:ind w:left="2400" w:hanging="1755"/>
      </w:pPr>
      <w:rPr>
        <w:rFonts w:cs="Times New Roman" w:hint="default"/>
      </w:rPr>
    </w:lvl>
    <w:lvl w:ilvl="1" w:tplc="04090019" w:tentative="1">
      <w:start w:val="1"/>
      <w:numFmt w:val="lowerLetter"/>
      <w:lvlText w:val="%2)"/>
      <w:lvlJc w:val="left"/>
      <w:pPr>
        <w:tabs>
          <w:tab w:val="num" w:pos="1485"/>
        </w:tabs>
        <w:ind w:left="1485" w:hanging="420"/>
      </w:pPr>
      <w:rPr>
        <w:rFonts w:cs="Times New Roman"/>
      </w:rPr>
    </w:lvl>
    <w:lvl w:ilvl="2" w:tplc="0409001B" w:tentative="1">
      <w:start w:val="1"/>
      <w:numFmt w:val="lowerRoman"/>
      <w:lvlText w:val="%3."/>
      <w:lvlJc w:val="right"/>
      <w:pPr>
        <w:tabs>
          <w:tab w:val="num" w:pos="1905"/>
        </w:tabs>
        <w:ind w:left="1905" w:hanging="420"/>
      </w:pPr>
      <w:rPr>
        <w:rFonts w:cs="Times New Roman"/>
      </w:rPr>
    </w:lvl>
    <w:lvl w:ilvl="3" w:tplc="0409000F" w:tentative="1">
      <w:start w:val="1"/>
      <w:numFmt w:val="decimal"/>
      <w:lvlText w:val="%4."/>
      <w:lvlJc w:val="left"/>
      <w:pPr>
        <w:tabs>
          <w:tab w:val="num" w:pos="2325"/>
        </w:tabs>
        <w:ind w:left="2325" w:hanging="420"/>
      </w:pPr>
      <w:rPr>
        <w:rFonts w:cs="Times New Roman"/>
      </w:rPr>
    </w:lvl>
    <w:lvl w:ilvl="4" w:tplc="04090019" w:tentative="1">
      <w:start w:val="1"/>
      <w:numFmt w:val="lowerLetter"/>
      <w:lvlText w:val="%5)"/>
      <w:lvlJc w:val="left"/>
      <w:pPr>
        <w:tabs>
          <w:tab w:val="num" w:pos="2745"/>
        </w:tabs>
        <w:ind w:left="2745" w:hanging="420"/>
      </w:pPr>
      <w:rPr>
        <w:rFonts w:cs="Times New Roman"/>
      </w:rPr>
    </w:lvl>
    <w:lvl w:ilvl="5" w:tplc="0409001B" w:tentative="1">
      <w:start w:val="1"/>
      <w:numFmt w:val="lowerRoman"/>
      <w:lvlText w:val="%6."/>
      <w:lvlJc w:val="right"/>
      <w:pPr>
        <w:tabs>
          <w:tab w:val="num" w:pos="3165"/>
        </w:tabs>
        <w:ind w:left="3165" w:hanging="420"/>
      </w:pPr>
      <w:rPr>
        <w:rFonts w:cs="Times New Roman"/>
      </w:rPr>
    </w:lvl>
    <w:lvl w:ilvl="6" w:tplc="0409000F" w:tentative="1">
      <w:start w:val="1"/>
      <w:numFmt w:val="decimal"/>
      <w:lvlText w:val="%7."/>
      <w:lvlJc w:val="left"/>
      <w:pPr>
        <w:tabs>
          <w:tab w:val="num" w:pos="3585"/>
        </w:tabs>
        <w:ind w:left="3585" w:hanging="420"/>
      </w:pPr>
      <w:rPr>
        <w:rFonts w:cs="Times New Roman"/>
      </w:rPr>
    </w:lvl>
    <w:lvl w:ilvl="7" w:tplc="04090019" w:tentative="1">
      <w:start w:val="1"/>
      <w:numFmt w:val="lowerLetter"/>
      <w:lvlText w:val="%8)"/>
      <w:lvlJc w:val="left"/>
      <w:pPr>
        <w:tabs>
          <w:tab w:val="num" w:pos="4005"/>
        </w:tabs>
        <w:ind w:left="4005" w:hanging="420"/>
      </w:pPr>
      <w:rPr>
        <w:rFonts w:cs="Times New Roman"/>
      </w:rPr>
    </w:lvl>
    <w:lvl w:ilvl="8" w:tplc="0409001B" w:tentative="1">
      <w:start w:val="1"/>
      <w:numFmt w:val="lowerRoman"/>
      <w:lvlText w:val="%9."/>
      <w:lvlJc w:val="right"/>
      <w:pPr>
        <w:tabs>
          <w:tab w:val="num" w:pos="4425"/>
        </w:tabs>
        <w:ind w:left="4425"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1E04"/>
    <w:rsid w:val="000004F3"/>
    <w:rsid w:val="000054E1"/>
    <w:rsid w:val="00006720"/>
    <w:rsid w:val="00012FA5"/>
    <w:rsid w:val="000142AD"/>
    <w:rsid w:val="000157BB"/>
    <w:rsid w:val="00017EE6"/>
    <w:rsid w:val="0002153A"/>
    <w:rsid w:val="000237D6"/>
    <w:rsid w:val="0003556A"/>
    <w:rsid w:val="00053158"/>
    <w:rsid w:val="000563F8"/>
    <w:rsid w:val="00056F39"/>
    <w:rsid w:val="00062E51"/>
    <w:rsid w:val="00070910"/>
    <w:rsid w:val="00071EA1"/>
    <w:rsid w:val="000753E6"/>
    <w:rsid w:val="0007641A"/>
    <w:rsid w:val="00093680"/>
    <w:rsid w:val="000957A7"/>
    <w:rsid w:val="000A01A9"/>
    <w:rsid w:val="000B14CC"/>
    <w:rsid w:val="000C11BB"/>
    <w:rsid w:val="000C45E6"/>
    <w:rsid w:val="000C666B"/>
    <w:rsid w:val="000D0D6E"/>
    <w:rsid w:val="000D4E8B"/>
    <w:rsid w:val="000D5C5B"/>
    <w:rsid w:val="000E0D6B"/>
    <w:rsid w:val="000E20BA"/>
    <w:rsid w:val="000E478B"/>
    <w:rsid w:val="000E6712"/>
    <w:rsid w:val="000E7468"/>
    <w:rsid w:val="000E75E0"/>
    <w:rsid w:val="000E77E5"/>
    <w:rsid w:val="000F16E3"/>
    <w:rsid w:val="000F192C"/>
    <w:rsid w:val="000F1A29"/>
    <w:rsid w:val="000F1C43"/>
    <w:rsid w:val="000F2781"/>
    <w:rsid w:val="000F425C"/>
    <w:rsid w:val="000F62B9"/>
    <w:rsid w:val="0010188D"/>
    <w:rsid w:val="00104D6B"/>
    <w:rsid w:val="001069FE"/>
    <w:rsid w:val="00115CB2"/>
    <w:rsid w:val="00115DA6"/>
    <w:rsid w:val="0012670B"/>
    <w:rsid w:val="00135B2D"/>
    <w:rsid w:val="00144A8A"/>
    <w:rsid w:val="0015287D"/>
    <w:rsid w:val="00152BCD"/>
    <w:rsid w:val="0016224B"/>
    <w:rsid w:val="0016263B"/>
    <w:rsid w:val="0016754F"/>
    <w:rsid w:val="00167551"/>
    <w:rsid w:val="00176D14"/>
    <w:rsid w:val="00180C99"/>
    <w:rsid w:val="001A6552"/>
    <w:rsid w:val="001B4D98"/>
    <w:rsid w:val="001C04BF"/>
    <w:rsid w:val="001C1A9B"/>
    <w:rsid w:val="001C336F"/>
    <w:rsid w:val="001C4713"/>
    <w:rsid w:val="001C53D5"/>
    <w:rsid w:val="001C542C"/>
    <w:rsid w:val="001C5A07"/>
    <w:rsid w:val="001D0EF4"/>
    <w:rsid w:val="001D7DAC"/>
    <w:rsid w:val="001E1E26"/>
    <w:rsid w:val="001F333B"/>
    <w:rsid w:val="001F4B03"/>
    <w:rsid w:val="001F4D35"/>
    <w:rsid w:val="001F5591"/>
    <w:rsid w:val="00211184"/>
    <w:rsid w:val="002127C2"/>
    <w:rsid w:val="00214F5F"/>
    <w:rsid w:val="00220C81"/>
    <w:rsid w:val="002235C5"/>
    <w:rsid w:val="00231DB1"/>
    <w:rsid w:val="00232208"/>
    <w:rsid w:val="0023392A"/>
    <w:rsid w:val="0023426E"/>
    <w:rsid w:val="00234BEC"/>
    <w:rsid w:val="00234C48"/>
    <w:rsid w:val="00237BD7"/>
    <w:rsid w:val="002400DC"/>
    <w:rsid w:val="00246F71"/>
    <w:rsid w:val="00252888"/>
    <w:rsid w:val="00254701"/>
    <w:rsid w:val="0026216E"/>
    <w:rsid w:val="00264578"/>
    <w:rsid w:val="00276499"/>
    <w:rsid w:val="00276A12"/>
    <w:rsid w:val="00276A6F"/>
    <w:rsid w:val="00276F33"/>
    <w:rsid w:val="002807EE"/>
    <w:rsid w:val="002820B0"/>
    <w:rsid w:val="00282A19"/>
    <w:rsid w:val="00283886"/>
    <w:rsid w:val="002A0D44"/>
    <w:rsid w:val="002A3115"/>
    <w:rsid w:val="002A33C9"/>
    <w:rsid w:val="002A417F"/>
    <w:rsid w:val="002B1B1F"/>
    <w:rsid w:val="002B2F9E"/>
    <w:rsid w:val="002B4637"/>
    <w:rsid w:val="002B7ECB"/>
    <w:rsid w:val="002C1092"/>
    <w:rsid w:val="002C1249"/>
    <w:rsid w:val="002D5F87"/>
    <w:rsid w:val="002E3FE2"/>
    <w:rsid w:val="002F1754"/>
    <w:rsid w:val="002F611A"/>
    <w:rsid w:val="003005F2"/>
    <w:rsid w:val="00305A8F"/>
    <w:rsid w:val="003114C6"/>
    <w:rsid w:val="003155CD"/>
    <w:rsid w:val="0031692F"/>
    <w:rsid w:val="003215F8"/>
    <w:rsid w:val="00322799"/>
    <w:rsid w:val="00324915"/>
    <w:rsid w:val="00325F73"/>
    <w:rsid w:val="003265E0"/>
    <w:rsid w:val="0033130B"/>
    <w:rsid w:val="00331650"/>
    <w:rsid w:val="00334FD5"/>
    <w:rsid w:val="00342624"/>
    <w:rsid w:val="00347175"/>
    <w:rsid w:val="00347434"/>
    <w:rsid w:val="00347E33"/>
    <w:rsid w:val="00355E3F"/>
    <w:rsid w:val="00360B88"/>
    <w:rsid w:val="003612EA"/>
    <w:rsid w:val="00361BD1"/>
    <w:rsid w:val="003639B5"/>
    <w:rsid w:val="00363DB9"/>
    <w:rsid w:val="0037031A"/>
    <w:rsid w:val="00370BDA"/>
    <w:rsid w:val="00372C18"/>
    <w:rsid w:val="00372C24"/>
    <w:rsid w:val="00373AFC"/>
    <w:rsid w:val="00374651"/>
    <w:rsid w:val="00375F87"/>
    <w:rsid w:val="00377FE6"/>
    <w:rsid w:val="003847D9"/>
    <w:rsid w:val="003866BF"/>
    <w:rsid w:val="0038729A"/>
    <w:rsid w:val="003908EB"/>
    <w:rsid w:val="00391668"/>
    <w:rsid w:val="003919DB"/>
    <w:rsid w:val="00391CA4"/>
    <w:rsid w:val="003958DF"/>
    <w:rsid w:val="003A0E87"/>
    <w:rsid w:val="003A0F92"/>
    <w:rsid w:val="003A14FE"/>
    <w:rsid w:val="003A1A3C"/>
    <w:rsid w:val="003A4A7B"/>
    <w:rsid w:val="003A511B"/>
    <w:rsid w:val="003B4539"/>
    <w:rsid w:val="003B538C"/>
    <w:rsid w:val="003B5621"/>
    <w:rsid w:val="003B5CC6"/>
    <w:rsid w:val="003C19E3"/>
    <w:rsid w:val="003C5CC8"/>
    <w:rsid w:val="003C749A"/>
    <w:rsid w:val="003D3A24"/>
    <w:rsid w:val="003D517E"/>
    <w:rsid w:val="003D5A2A"/>
    <w:rsid w:val="003E333A"/>
    <w:rsid w:val="003F6CC1"/>
    <w:rsid w:val="00401FD9"/>
    <w:rsid w:val="00402C70"/>
    <w:rsid w:val="00411057"/>
    <w:rsid w:val="00421592"/>
    <w:rsid w:val="00423EBE"/>
    <w:rsid w:val="00427F11"/>
    <w:rsid w:val="00431749"/>
    <w:rsid w:val="00433F17"/>
    <w:rsid w:val="004341EF"/>
    <w:rsid w:val="00435082"/>
    <w:rsid w:val="00442092"/>
    <w:rsid w:val="00445C5D"/>
    <w:rsid w:val="00446B13"/>
    <w:rsid w:val="00446EDC"/>
    <w:rsid w:val="00453D52"/>
    <w:rsid w:val="004600CB"/>
    <w:rsid w:val="00463A36"/>
    <w:rsid w:val="0047054C"/>
    <w:rsid w:val="00474932"/>
    <w:rsid w:val="004774A1"/>
    <w:rsid w:val="004779D7"/>
    <w:rsid w:val="0048471A"/>
    <w:rsid w:val="004848E7"/>
    <w:rsid w:val="0049047F"/>
    <w:rsid w:val="00490D61"/>
    <w:rsid w:val="00494459"/>
    <w:rsid w:val="004A2A29"/>
    <w:rsid w:val="004A393F"/>
    <w:rsid w:val="004B2254"/>
    <w:rsid w:val="004B38B9"/>
    <w:rsid w:val="004B38CF"/>
    <w:rsid w:val="004B7352"/>
    <w:rsid w:val="004D1008"/>
    <w:rsid w:val="004E1573"/>
    <w:rsid w:val="004E2248"/>
    <w:rsid w:val="004F268F"/>
    <w:rsid w:val="004F631D"/>
    <w:rsid w:val="00500ABF"/>
    <w:rsid w:val="00502556"/>
    <w:rsid w:val="0050672F"/>
    <w:rsid w:val="00521003"/>
    <w:rsid w:val="005219B5"/>
    <w:rsid w:val="005222B8"/>
    <w:rsid w:val="00522FEE"/>
    <w:rsid w:val="0053629A"/>
    <w:rsid w:val="0054368E"/>
    <w:rsid w:val="00547202"/>
    <w:rsid w:val="005614BC"/>
    <w:rsid w:val="005615DE"/>
    <w:rsid w:val="00562CBD"/>
    <w:rsid w:val="0056347F"/>
    <w:rsid w:val="00564D3F"/>
    <w:rsid w:val="00570ACE"/>
    <w:rsid w:val="00571DAB"/>
    <w:rsid w:val="0057505D"/>
    <w:rsid w:val="005753AD"/>
    <w:rsid w:val="005839A8"/>
    <w:rsid w:val="005840F8"/>
    <w:rsid w:val="00584B59"/>
    <w:rsid w:val="00593B39"/>
    <w:rsid w:val="005973C2"/>
    <w:rsid w:val="005A0022"/>
    <w:rsid w:val="005A1807"/>
    <w:rsid w:val="005A2756"/>
    <w:rsid w:val="005A2AFC"/>
    <w:rsid w:val="005A7F1D"/>
    <w:rsid w:val="005B1CC5"/>
    <w:rsid w:val="005B57D7"/>
    <w:rsid w:val="005C242D"/>
    <w:rsid w:val="005C273D"/>
    <w:rsid w:val="005D69DE"/>
    <w:rsid w:val="005D76AF"/>
    <w:rsid w:val="005E37DD"/>
    <w:rsid w:val="005E4638"/>
    <w:rsid w:val="005F6273"/>
    <w:rsid w:val="00600684"/>
    <w:rsid w:val="0060085A"/>
    <w:rsid w:val="006075ED"/>
    <w:rsid w:val="00614676"/>
    <w:rsid w:val="00616C66"/>
    <w:rsid w:val="006170A6"/>
    <w:rsid w:val="0062283B"/>
    <w:rsid w:val="00627D13"/>
    <w:rsid w:val="006313CB"/>
    <w:rsid w:val="00632B5F"/>
    <w:rsid w:val="006351B9"/>
    <w:rsid w:val="0064562C"/>
    <w:rsid w:val="0064743D"/>
    <w:rsid w:val="00650CC1"/>
    <w:rsid w:val="00653A36"/>
    <w:rsid w:val="00654CFD"/>
    <w:rsid w:val="00656649"/>
    <w:rsid w:val="00657B2C"/>
    <w:rsid w:val="0066156F"/>
    <w:rsid w:val="00664EB8"/>
    <w:rsid w:val="006676EC"/>
    <w:rsid w:val="00672548"/>
    <w:rsid w:val="006747E2"/>
    <w:rsid w:val="00675A64"/>
    <w:rsid w:val="006763B0"/>
    <w:rsid w:val="006777C2"/>
    <w:rsid w:val="0068106D"/>
    <w:rsid w:val="006827C4"/>
    <w:rsid w:val="00682F4D"/>
    <w:rsid w:val="006866FE"/>
    <w:rsid w:val="006870DC"/>
    <w:rsid w:val="006909A9"/>
    <w:rsid w:val="00696890"/>
    <w:rsid w:val="00697749"/>
    <w:rsid w:val="006A45AD"/>
    <w:rsid w:val="006A47FC"/>
    <w:rsid w:val="006A654E"/>
    <w:rsid w:val="006B55D9"/>
    <w:rsid w:val="006B761F"/>
    <w:rsid w:val="006C0636"/>
    <w:rsid w:val="006C13AE"/>
    <w:rsid w:val="006C1966"/>
    <w:rsid w:val="006C1982"/>
    <w:rsid w:val="006C2E4D"/>
    <w:rsid w:val="006C46CA"/>
    <w:rsid w:val="006D1DE5"/>
    <w:rsid w:val="006D37AD"/>
    <w:rsid w:val="006D3E51"/>
    <w:rsid w:val="006D76BF"/>
    <w:rsid w:val="006D7B81"/>
    <w:rsid w:val="006E6E0F"/>
    <w:rsid w:val="006F07DF"/>
    <w:rsid w:val="006F1FF0"/>
    <w:rsid w:val="006F5A48"/>
    <w:rsid w:val="00706929"/>
    <w:rsid w:val="00707279"/>
    <w:rsid w:val="00712E10"/>
    <w:rsid w:val="00715E83"/>
    <w:rsid w:val="007176A0"/>
    <w:rsid w:val="00720AC7"/>
    <w:rsid w:val="00723525"/>
    <w:rsid w:val="00723E60"/>
    <w:rsid w:val="007270C7"/>
    <w:rsid w:val="00734A96"/>
    <w:rsid w:val="00737F40"/>
    <w:rsid w:val="00747B0D"/>
    <w:rsid w:val="007504F7"/>
    <w:rsid w:val="007516B6"/>
    <w:rsid w:val="007525D5"/>
    <w:rsid w:val="00754E28"/>
    <w:rsid w:val="007551B0"/>
    <w:rsid w:val="007617D8"/>
    <w:rsid w:val="00765A96"/>
    <w:rsid w:val="00766228"/>
    <w:rsid w:val="00773572"/>
    <w:rsid w:val="00775F68"/>
    <w:rsid w:val="007832D9"/>
    <w:rsid w:val="007862FE"/>
    <w:rsid w:val="00790B4F"/>
    <w:rsid w:val="00790B54"/>
    <w:rsid w:val="0079280C"/>
    <w:rsid w:val="00793F09"/>
    <w:rsid w:val="007B0977"/>
    <w:rsid w:val="007B5412"/>
    <w:rsid w:val="007C035F"/>
    <w:rsid w:val="007C40D5"/>
    <w:rsid w:val="007C65AE"/>
    <w:rsid w:val="007C6810"/>
    <w:rsid w:val="007D05BB"/>
    <w:rsid w:val="007D2628"/>
    <w:rsid w:val="007D3825"/>
    <w:rsid w:val="007D6BFD"/>
    <w:rsid w:val="007D79D1"/>
    <w:rsid w:val="007E3163"/>
    <w:rsid w:val="007E5E35"/>
    <w:rsid w:val="007F1C28"/>
    <w:rsid w:val="007F490C"/>
    <w:rsid w:val="008013BD"/>
    <w:rsid w:val="00801500"/>
    <w:rsid w:val="00801F8D"/>
    <w:rsid w:val="00803583"/>
    <w:rsid w:val="0081097F"/>
    <w:rsid w:val="00812511"/>
    <w:rsid w:val="00812B36"/>
    <w:rsid w:val="008176C0"/>
    <w:rsid w:val="00821E08"/>
    <w:rsid w:val="00823B5A"/>
    <w:rsid w:val="00824EE4"/>
    <w:rsid w:val="00826784"/>
    <w:rsid w:val="008338C8"/>
    <w:rsid w:val="00834E54"/>
    <w:rsid w:val="00836FBB"/>
    <w:rsid w:val="0084493B"/>
    <w:rsid w:val="00846160"/>
    <w:rsid w:val="00847818"/>
    <w:rsid w:val="0086195A"/>
    <w:rsid w:val="00861989"/>
    <w:rsid w:val="00864F02"/>
    <w:rsid w:val="00865792"/>
    <w:rsid w:val="008701BB"/>
    <w:rsid w:val="0087600F"/>
    <w:rsid w:val="00892801"/>
    <w:rsid w:val="0089445A"/>
    <w:rsid w:val="008954E6"/>
    <w:rsid w:val="008A0AB8"/>
    <w:rsid w:val="008A49E2"/>
    <w:rsid w:val="008A5E84"/>
    <w:rsid w:val="008A6C73"/>
    <w:rsid w:val="008B530D"/>
    <w:rsid w:val="008B6355"/>
    <w:rsid w:val="008D1699"/>
    <w:rsid w:val="008D4108"/>
    <w:rsid w:val="008D6A76"/>
    <w:rsid w:val="008E10DE"/>
    <w:rsid w:val="008E4FDE"/>
    <w:rsid w:val="008E68DC"/>
    <w:rsid w:val="008F079A"/>
    <w:rsid w:val="008F1990"/>
    <w:rsid w:val="008F2E6C"/>
    <w:rsid w:val="00900DC8"/>
    <w:rsid w:val="00902799"/>
    <w:rsid w:val="0090585A"/>
    <w:rsid w:val="009105AD"/>
    <w:rsid w:val="00910690"/>
    <w:rsid w:val="009217C6"/>
    <w:rsid w:val="00922CE3"/>
    <w:rsid w:val="00925AA5"/>
    <w:rsid w:val="00926259"/>
    <w:rsid w:val="009278FD"/>
    <w:rsid w:val="0093133C"/>
    <w:rsid w:val="0093167C"/>
    <w:rsid w:val="00943273"/>
    <w:rsid w:val="009440EC"/>
    <w:rsid w:val="0095099F"/>
    <w:rsid w:val="00950F12"/>
    <w:rsid w:val="00957AA0"/>
    <w:rsid w:val="00966CBE"/>
    <w:rsid w:val="00972A86"/>
    <w:rsid w:val="0097377B"/>
    <w:rsid w:val="00973845"/>
    <w:rsid w:val="009768B1"/>
    <w:rsid w:val="00976BDF"/>
    <w:rsid w:val="00977C53"/>
    <w:rsid w:val="0098516E"/>
    <w:rsid w:val="009902DB"/>
    <w:rsid w:val="00994983"/>
    <w:rsid w:val="00996013"/>
    <w:rsid w:val="00997B6E"/>
    <w:rsid w:val="009A07C8"/>
    <w:rsid w:val="009A0B1C"/>
    <w:rsid w:val="009A17E0"/>
    <w:rsid w:val="009A377D"/>
    <w:rsid w:val="009A4784"/>
    <w:rsid w:val="009A530F"/>
    <w:rsid w:val="009B7E2E"/>
    <w:rsid w:val="009C26C1"/>
    <w:rsid w:val="009C535B"/>
    <w:rsid w:val="009C6113"/>
    <w:rsid w:val="009D0F1C"/>
    <w:rsid w:val="009D2F16"/>
    <w:rsid w:val="009D4FDC"/>
    <w:rsid w:val="009D77B5"/>
    <w:rsid w:val="009D7C4E"/>
    <w:rsid w:val="009E0B1C"/>
    <w:rsid w:val="009E632C"/>
    <w:rsid w:val="009E6BAB"/>
    <w:rsid w:val="009E7622"/>
    <w:rsid w:val="009E781D"/>
    <w:rsid w:val="009F5AA5"/>
    <w:rsid w:val="009F71C1"/>
    <w:rsid w:val="009F7EE6"/>
    <w:rsid w:val="00A072A6"/>
    <w:rsid w:val="00A16DA5"/>
    <w:rsid w:val="00A22BF5"/>
    <w:rsid w:val="00A33912"/>
    <w:rsid w:val="00A3710C"/>
    <w:rsid w:val="00A41761"/>
    <w:rsid w:val="00A43432"/>
    <w:rsid w:val="00A46E06"/>
    <w:rsid w:val="00A50C10"/>
    <w:rsid w:val="00A52FA1"/>
    <w:rsid w:val="00A534CF"/>
    <w:rsid w:val="00A56B78"/>
    <w:rsid w:val="00A57794"/>
    <w:rsid w:val="00A733B3"/>
    <w:rsid w:val="00A761DA"/>
    <w:rsid w:val="00A831E4"/>
    <w:rsid w:val="00A85145"/>
    <w:rsid w:val="00A85584"/>
    <w:rsid w:val="00A867B2"/>
    <w:rsid w:val="00A90AF8"/>
    <w:rsid w:val="00A92AAB"/>
    <w:rsid w:val="00A94D61"/>
    <w:rsid w:val="00A9611D"/>
    <w:rsid w:val="00A9728F"/>
    <w:rsid w:val="00AB0DEB"/>
    <w:rsid w:val="00AB1015"/>
    <w:rsid w:val="00AB22DB"/>
    <w:rsid w:val="00AB5267"/>
    <w:rsid w:val="00AC1EEF"/>
    <w:rsid w:val="00AC659A"/>
    <w:rsid w:val="00AC660B"/>
    <w:rsid w:val="00AC698B"/>
    <w:rsid w:val="00AD0956"/>
    <w:rsid w:val="00AD1BD8"/>
    <w:rsid w:val="00AD6D54"/>
    <w:rsid w:val="00AE1E04"/>
    <w:rsid w:val="00AE23CA"/>
    <w:rsid w:val="00AF1C2D"/>
    <w:rsid w:val="00AF418C"/>
    <w:rsid w:val="00AF576C"/>
    <w:rsid w:val="00AF5AED"/>
    <w:rsid w:val="00AF67EE"/>
    <w:rsid w:val="00AF6F1C"/>
    <w:rsid w:val="00B0100A"/>
    <w:rsid w:val="00B04C32"/>
    <w:rsid w:val="00B07C08"/>
    <w:rsid w:val="00B10DEA"/>
    <w:rsid w:val="00B12139"/>
    <w:rsid w:val="00B1322C"/>
    <w:rsid w:val="00B13590"/>
    <w:rsid w:val="00B142B2"/>
    <w:rsid w:val="00B17229"/>
    <w:rsid w:val="00B2199E"/>
    <w:rsid w:val="00B22DA7"/>
    <w:rsid w:val="00B271EB"/>
    <w:rsid w:val="00B307AD"/>
    <w:rsid w:val="00B344B3"/>
    <w:rsid w:val="00B34DCD"/>
    <w:rsid w:val="00B34FE6"/>
    <w:rsid w:val="00B4130D"/>
    <w:rsid w:val="00B51E88"/>
    <w:rsid w:val="00B54075"/>
    <w:rsid w:val="00B55759"/>
    <w:rsid w:val="00B60AE2"/>
    <w:rsid w:val="00B61A92"/>
    <w:rsid w:val="00B630A3"/>
    <w:rsid w:val="00B6454B"/>
    <w:rsid w:val="00B67170"/>
    <w:rsid w:val="00B67234"/>
    <w:rsid w:val="00B71379"/>
    <w:rsid w:val="00B773F1"/>
    <w:rsid w:val="00B83718"/>
    <w:rsid w:val="00B84711"/>
    <w:rsid w:val="00B90942"/>
    <w:rsid w:val="00B917EC"/>
    <w:rsid w:val="00BA6D4E"/>
    <w:rsid w:val="00BB1362"/>
    <w:rsid w:val="00BB7520"/>
    <w:rsid w:val="00BC05B2"/>
    <w:rsid w:val="00BC1454"/>
    <w:rsid w:val="00BC2A59"/>
    <w:rsid w:val="00BC5C94"/>
    <w:rsid w:val="00BC739D"/>
    <w:rsid w:val="00BD1A64"/>
    <w:rsid w:val="00BD6103"/>
    <w:rsid w:val="00BE3894"/>
    <w:rsid w:val="00BF28E6"/>
    <w:rsid w:val="00BF3EBD"/>
    <w:rsid w:val="00BF7B3E"/>
    <w:rsid w:val="00C00F83"/>
    <w:rsid w:val="00C06741"/>
    <w:rsid w:val="00C11B28"/>
    <w:rsid w:val="00C11E15"/>
    <w:rsid w:val="00C12509"/>
    <w:rsid w:val="00C203C1"/>
    <w:rsid w:val="00C2157E"/>
    <w:rsid w:val="00C21837"/>
    <w:rsid w:val="00C23921"/>
    <w:rsid w:val="00C26048"/>
    <w:rsid w:val="00C3257E"/>
    <w:rsid w:val="00C349EA"/>
    <w:rsid w:val="00C4137F"/>
    <w:rsid w:val="00C434D8"/>
    <w:rsid w:val="00C43817"/>
    <w:rsid w:val="00C51759"/>
    <w:rsid w:val="00C53392"/>
    <w:rsid w:val="00C62309"/>
    <w:rsid w:val="00C7761D"/>
    <w:rsid w:val="00C77CE1"/>
    <w:rsid w:val="00C819DA"/>
    <w:rsid w:val="00C821A8"/>
    <w:rsid w:val="00C845FC"/>
    <w:rsid w:val="00C85EED"/>
    <w:rsid w:val="00C9266E"/>
    <w:rsid w:val="00C929DA"/>
    <w:rsid w:val="00C92F08"/>
    <w:rsid w:val="00C95B76"/>
    <w:rsid w:val="00CA2AFE"/>
    <w:rsid w:val="00CA3A60"/>
    <w:rsid w:val="00CA521A"/>
    <w:rsid w:val="00CA5C23"/>
    <w:rsid w:val="00CA5DB5"/>
    <w:rsid w:val="00CA6DC8"/>
    <w:rsid w:val="00CB09A3"/>
    <w:rsid w:val="00CB3966"/>
    <w:rsid w:val="00CC0134"/>
    <w:rsid w:val="00CC22A5"/>
    <w:rsid w:val="00CC5B1A"/>
    <w:rsid w:val="00CD0883"/>
    <w:rsid w:val="00CD2807"/>
    <w:rsid w:val="00CD29F1"/>
    <w:rsid w:val="00CD6531"/>
    <w:rsid w:val="00CD65EA"/>
    <w:rsid w:val="00CD74F0"/>
    <w:rsid w:val="00CF37F6"/>
    <w:rsid w:val="00D005E3"/>
    <w:rsid w:val="00D032ED"/>
    <w:rsid w:val="00D05DCB"/>
    <w:rsid w:val="00D1041A"/>
    <w:rsid w:val="00D14FDC"/>
    <w:rsid w:val="00D15260"/>
    <w:rsid w:val="00D2135E"/>
    <w:rsid w:val="00D238D5"/>
    <w:rsid w:val="00D33140"/>
    <w:rsid w:val="00D353E3"/>
    <w:rsid w:val="00D3567C"/>
    <w:rsid w:val="00D36921"/>
    <w:rsid w:val="00D44AA7"/>
    <w:rsid w:val="00D4750D"/>
    <w:rsid w:val="00D4795A"/>
    <w:rsid w:val="00D47D3A"/>
    <w:rsid w:val="00D51DD9"/>
    <w:rsid w:val="00D522DD"/>
    <w:rsid w:val="00D52BFA"/>
    <w:rsid w:val="00D5561B"/>
    <w:rsid w:val="00D66BBF"/>
    <w:rsid w:val="00D72466"/>
    <w:rsid w:val="00D75E30"/>
    <w:rsid w:val="00D8182F"/>
    <w:rsid w:val="00D81F6A"/>
    <w:rsid w:val="00D86C10"/>
    <w:rsid w:val="00D918AE"/>
    <w:rsid w:val="00D9317A"/>
    <w:rsid w:val="00DA0CDD"/>
    <w:rsid w:val="00DA316A"/>
    <w:rsid w:val="00DB427A"/>
    <w:rsid w:val="00DB5426"/>
    <w:rsid w:val="00DC03B4"/>
    <w:rsid w:val="00DC6DE9"/>
    <w:rsid w:val="00DD24BF"/>
    <w:rsid w:val="00DD2A68"/>
    <w:rsid w:val="00DD46FE"/>
    <w:rsid w:val="00DD4B48"/>
    <w:rsid w:val="00DD727B"/>
    <w:rsid w:val="00DE3776"/>
    <w:rsid w:val="00DE482E"/>
    <w:rsid w:val="00DE4B84"/>
    <w:rsid w:val="00DF4614"/>
    <w:rsid w:val="00DF7929"/>
    <w:rsid w:val="00E04270"/>
    <w:rsid w:val="00E14220"/>
    <w:rsid w:val="00E23973"/>
    <w:rsid w:val="00E27E5D"/>
    <w:rsid w:val="00E3661A"/>
    <w:rsid w:val="00E36741"/>
    <w:rsid w:val="00E4530D"/>
    <w:rsid w:val="00E50AC7"/>
    <w:rsid w:val="00E50F35"/>
    <w:rsid w:val="00E5218A"/>
    <w:rsid w:val="00E531C3"/>
    <w:rsid w:val="00E61591"/>
    <w:rsid w:val="00E6490A"/>
    <w:rsid w:val="00E65EB6"/>
    <w:rsid w:val="00E66C1F"/>
    <w:rsid w:val="00E73855"/>
    <w:rsid w:val="00E73A74"/>
    <w:rsid w:val="00E81452"/>
    <w:rsid w:val="00E964C5"/>
    <w:rsid w:val="00EA10A2"/>
    <w:rsid w:val="00EB1219"/>
    <w:rsid w:val="00EB19AC"/>
    <w:rsid w:val="00EC1097"/>
    <w:rsid w:val="00EC2782"/>
    <w:rsid w:val="00ED26F2"/>
    <w:rsid w:val="00ED43A8"/>
    <w:rsid w:val="00EE1D33"/>
    <w:rsid w:val="00EE4A3B"/>
    <w:rsid w:val="00EE6689"/>
    <w:rsid w:val="00EF0CF4"/>
    <w:rsid w:val="00EF7FC4"/>
    <w:rsid w:val="00F04CBC"/>
    <w:rsid w:val="00F06C6B"/>
    <w:rsid w:val="00F1179D"/>
    <w:rsid w:val="00F11815"/>
    <w:rsid w:val="00F12A9A"/>
    <w:rsid w:val="00F15A68"/>
    <w:rsid w:val="00F172AB"/>
    <w:rsid w:val="00F205C3"/>
    <w:rsid w:val="00F24166"/>
    <w:rsid w:val="00F257AD"/>
    <w:rsid w:val="00F322AD"/>
    <w:rsid w:val="00F32F66"/>
    <w:rsid w:val="00F36C95"/>
    <w:rsid w:val="00F4159E"/>
    <w:rsid w:val="00F426D3"/>
    <w:rsid w:val="00F44F9F"/>
    <w:rsid w:val="00F474D6"/>
    <w:rsid w:val="00F7011A"/>
    <w:rsid w:val="00F709AC"/>
    <w:rsid w:val="00F861FA"/>
    <w:rsid w:val="00F87E3A"/>
    <w:rsid w:val="00F90558"/>
    <w:rsid w:val="00F90BD9"/>
    <w:rsid w:val="00F9487A"/>
    <w:rsid w:val="00F949B9"/>
    <w:rsid w:val="00F96CFA"/>
    <w:rsid w:val="00F9782E"/>
    <w:rsid w:val="00FA001A"/>
    <w:rsid w:val="00FA5221"/>
    <w:rsid w:val="00FB23F1"/>
    <w:rsid w:val="00FB25F9"/>
    <w:rsid w:val="00FB3ABF"/>
    <w:rsid w:val="00FB5C55"/>
    <w:rsid w:val="00FC0DF0"/>
    <w:rsid w:val="00FC1E15"/>
    <w:rsid w:val="00FC30E9"/>
    <w:rsid w:val="00FC492C"/>
    <w:rsid w:val="00FC4CD5"/>
    <w:rsid w:val="00FC5CF5"/>
    <w:rsid w:val="00FC729C"/>
    <w:rsid w:val="00FD12B9"/>
    <w:rsid w:val="00FD1EDF"/>
    <w:rsid w:val="00FD67EA"/>
    <w:rsid w:val="00FE0422"/>
    <w:rsid w:val="00FE31FE"/>
    <w:rsid w:val="00FE343D"/>
    <w:rsid w:val="00FE4A8A"/>
    <w:rsid w:val="00FE7B2D"/>
    <w:rsid w:val="00FF226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1E04"/>
    <w:pPr>
      <w:widowControl w:val="0"/>
      <w:jc w:val="both"/>
    </w:pPr>
    <w:rPr>
      <w:rFonts w:ascii="仿宋" w:eastAsia="仿宋" w:hAnsi="仿宋"/>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AE1E0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202</TotalTime>
  <Pages>3</Pages>
  <Words>230</Words>
  <Characters>1314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刘志雄 10.104.102.79</dc:creator>
  <cp:keywords/>
  <dc:description/>
  <cp:lastModifiedBy>黄莹 10.104.102.77</cp:lastModifiedBy>
  <cp:revision>7</cp:revision>
  <dcterms:created xsi:type="dcterms:W3CDTF">2017-04-07T02:44:00Z</dcterms:created>
  <dcterms:modified xsi:type="dcterms:W3CDTF">2017-05-17T06:52:00Z</dcterms:modified>
</cp:coreProperties>
</file>